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0" w:type="dxa"/>
        <w:tblLayout w:type="fixed"/>
        <w:tblLook w:val="0000" w:firstRow="0" w:lastRow="0" w:firstColumn="0" w:lastColumn="0" w:noHBand="0" w:noVBand="0"/>
      </w:tblPr>
      <w:tblGrid>
        <w:gridCol w:w="3473"/>
        <w:gridCol w:w="3298"/>
        <w:gridCol w:w="236"/>
        <w:gridCol w:w="3473"/>
      </w:tblGrid>
      <w:tr w:rsidR="00427EC5" w14:paraId="02806BFA" w14:textId="77777777" w:rsidTr="00DB2843">
        <w:trPr>
          <w:trHeight w:val="2041"/>
        </w:trPr>
        <w:tc>
          <w:tcPr>
            <w:tcW w:w="3473" w:type="dxa"/>
          </w:tcPr>
          <w:p w14:paraId="646552EE" w14:textId="77777777" w:rsidR="00427EC5" w:rsidRPr="00A411CF" w:rsidRDefault="00427EC5"/>
        </w:tc>
        <w:tc>
          <w:tcPr>
            <w:tcW w:w="3298" w:type="dxa"/>
          </w:tcPr>
          <w:p w14:paraId="1E2B605C" w14:textId="77777777" w:rsidR="00427EC5" w:rsidRDefault="00427EC5">
            <w:pPr>
              <w:ind w:left="213"/>
            </w:pPr>
            <w:r>
              <w:rPr>
                <w:noProof/>
              </w:rPr>
              <w:drawing>
                <wp:inline distT="0" distB="0" distL="0" distR="0" wp14:anchorId="771C956D" wp14:editId="1E9D68B7">
                  <wp:extent cx="1409700" cy="1219200"/>
                  <wp:effectExtent l="0" t="0" r="0" b="0"/>
                  <wp:docPr id="1" name="Рисунок 12" descr="Описание: Казцинк-Энерго_анг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Описание: Казцинк-Энерго_англ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14:paraId="011C727B" w14:textId="77777777" w:rsidR="00427EC5" w:rsidRDefault="00427EC5">
            <w:pPr>
              <w:rPr>
                <w:lang w:val="en-US"/>
              </w:rPr>
            </w:pPr>
          </w:p>
        </w:tc>
        <w:tc>
          <w:tcPr>
            <w:tcW w:w="3473" w:type="dxa"/>
          </w:tcPr>
          <w:p w14:paraId="3B608FFB" w14:textId="77777777" w:rsidR="00427EC5" w:rsidRDefault="00427EC5">
            <w:pPr>
              <w:rPr>
                <w:lang w:val="en-US"/>
              </w:rPr>
            </w:pPr>
          </w:p>
        </w:tc>
      </w:tr>
      <w:tr w:rsidR="00427EC5" w14:paraId="21230405" w14:textId="77777777" w:rsidTr="00DB2843">
        <w:tc>
          <w:tcPr>
            <w:tcW w:w="3473" w:type="dxa"/>
          </w:tcPr>
          <w:p w14:paraId="13BB01F5" w14:textId="77777777" w:rsidR="00427EC5" w:rsidRDefault="00427EC5">
            <w:pPr>
              <w:spacing w:line="360" w:lineRule="auto"/>
              <w:rPr>
                <w:rFonts w:ascii="KZ Arial" w:hAnsi="KZ Arial"/>
                <w:lang w:val="kk-KZ"/>
              </w:rPr>
            </w:pPr>
            <w:r>
              <w:rPr>
                <w:rFonts w:ascii="KZ Arial" w:hAnsi="KZ Arial"/>
                <w:lang w:val="kk-KZ"/>
              </w:rPr>
              <w:t>«КАЗЦИНК-ЭНЕРГО» ЖШС</w:t>
            </w:r>
          </w:p>
        </w:tc>
        <w:tc>
          <w:tcPr>
            <w:tcW w:w="3298" w:type="dxa"/>
          </w:tcPr>
          <w:p w14:paraId="0846C6F6" w14:textId="77777777" w:rsidR="00427EC5" w:rsidRDefault="00427EC5">
            <w:pPr>
              <w:rPr>
                <w:rFonts w:ascii="KZ Arial" w:hAnsi="KZ Arial"/>
              </w:rPr>
            </w:pPr>
          </w:p>
        </w:tc>
        <w:tc>
          <w:tcPr>
            <w:tcW w:w="236" w:type="dxa"/>
          </w:tcPr>
          <w:p w14:paraId="1E4B8344" w14:textId="77777777" w:rsidR="00427EC5" w:rsidRDefault="00427EC5">
            <w:pPr>
              <w:spacing w:line="360" w:lineRule="auto"/>
              <w:rPr>
                <w:rFonts w:ascii="KZ Arial" w:hAnsi="KZ Arial"/>
              </w:rPr>
            </w:pPr>
          </w:p>
        </w:tc>
        <w:tc>
          <w:tcPr>
            <w:tcW w:w="3473" w:type="dxa"/>
          </w:tcPr>
          <w:p w14:paraId="51F78E82" w14:textId="77777777" w:rsidR="00427EC5" w:rsidRDefault="00427EC5">
            <w:pPr>
              <w:spacing w:line="360" w:lineRule="auto"/>
              <w:rPr>
                <w:rFonts w:ascii="KZ Arial" w:hAnsi="KZ Arial"/>
                <w:lang w:val="kk-KZ"/>
              </w:rPr>
            </w:pPr>
            <w:r>
              <w:rPr>
                <w:rFonts w:ascii="KZ Arial" w:hAnsi="KZ Arial"/>
              </w:rPr>
              <w:t>ТОО «КАЗЦИНК-ЭНЕРГО»</w:t>
            </w:r>
          </w:p>
        </w:tc>
      </w:tr>
    </w:tbl>
    <w:p w14:paraId="575DF1C8" w14:textId="77777777" w:rsidR="002041D2" w:rsidRDefault="002041D2">
      <w:pPr>
        <w:pStyle w:val="a3"/>
        <w:tabs>
          <w:tab w:val="clear" w:pos="4153"/>
          <w:tab w:val="clear" w:pos="8306"/>
          <w:tab w:val="center" w:pos="-2410"/>
          <w:tab w:val="right" w:pos="-1985"/>
          <w:tab w:val="left" w:pos="6804"/>
        </w:tabs>
        <w:jc w:val="both"/>
        <w:rPr>
          <w:rFonts w:ascii="Helv/Kazakh" w:hAnsi="Helv/Kazakh"/>
          <w:b/>
          <w:lang w:eastAsia="ko-KR"/>
        </w:rPr>
      </w:pPr>
    </w:p>
    <w:p w14:paraId="4A1167D0" w14:textId="77777777" w:rsidR="002041D2" w:rsidRDefault="002041D2">
      <w:pPr>
        <w:pStyle w:val="a3"/>
        <w:tabs>
          <w:tab w:val="clear" w:pos="4153"/>
          <w:tab w:val="clear" w:pos="8306"/>
          <w:tab w:val="center" w:pos="-2410"/>
          <w:tab w:val="right" w:pos="-1985"/>
          <w:tab w:val="left" w:pos="6804"/>
        </w:tabs>
        <w:jc w:val="both"/>
        <w:rPr>
          <w:rFonts w:ascii="Helv/Kazakh" w:hAnsi="Helv/Kazakh"/>
          <w:b/>
          <w:lang w:eastAsia="ko-KR"/>
        </w:rPr>
      </w:pPr>
    </w:p>
    <w:p w14:paraId="6A24E3A3" w14:textId="77777777" w:rsidR="00632101" w:rsidRDefault="00632101" w:rsidP="00632101">
      <w:pPr>
        <w:pStyle w:val="a3"/>
        <w:tabs>
          <w:tab w:val="clear" w:pos="4153"/>
          <w:tab w:val="clear" w:pos="8306"/>
          <w:tab w:val="center" w:pos="-2410"/>
          <w:tab w:val="right" w:pos="-1985"/>
          <w:tab w:val="left" w:pos="6804"/>
        </w:tabs>
        <w:jc w:val="both"/>
        <w:rPr>
          <w:rFonts w:ascii="Helv/Kazakh" w:hAnsi="Helv/Kazakh"/>
          <w:b/>
          <w:sz w:val="30"/>
          <w:lang w:eastAsia="ko-KR"/>
        </w:rPr>
      </w:pPr>
      <w:bookmarkStart w:id="0" w:name="_Hlk126766240"/>
      <w:r>
        <w:rPr>
          <w:rFonts w:ascii="Helv/Kazakh" w:hAnsi="Helv/Kazakh"/>
          <w:b/>
          <w:sz w:val="30"/>
          <w:lang w:val="kk-KZ" w:eastAsia="ko-KR"/>
        </w:rPr>
        <w:t>БУЙРЫК</w:t>
      </w:r>
      <w:r>
        <w:rPr>
          <w:rFonts w:ascii="Helv/Kazakh" w:hAnsi="Helv/Kazakh" w:hint="eastAsia"/>
          <w:b/>
          <w:sz w:val="30"/>
          <w:lang w:eastAsia="ko-KR"/>
        </w:rPr>
        <w:tab/>
      </w:r>
      <w:r>
        <w:rPr>
          <w:rFonts w:ascii="Helv/Kazakh" w:hAnsi="Helv/Kazakh"/>
          <w:b/>
          <w:sz w:val="30"/>
          <w:lang w:val="kk-KZ" w:eastAsia="ko-KR"/>
        </w:rPr>
        <w:t xml:space="preserve">       </w:t>
      </w:r>
      <w:r w:rsidRPr="00D67087">
        <w:rPr>
          <w:rFonts w:ascii="Helv/Kazakh" w:hAnsi="Helv/Kazakh"/>
          <w:b/>
          <w:sz w:val="30"/>
          <w:lang w:val="kk-KZ" w:eastAsia="ko-KR"/>
        </w:rPr>
        <w:t>ПРИКАЗ</w:t>
      </w:r>
    </w:p>
    <w:bookmarkEnd w:id="0"/>
    <w:p w14:paraId="5C423473" w14:textId="77777777" w:rsidR="002041D2" w:rsidRDefault="002041D2">
      <w:pPr>
        <w:pStyle w:val="a3"/>
        <w:tabs>
          <w:tab w:val="clear" w:pos="4153"/>
          <w:tab w:val="clear" w:pos="8306"/>
          <w:tab w:val="center" w:pos="-2410"/>
          <w:tab w:val="right" w:pos="-1985"/>
          <w:tab w:val="left" w:pos="6804"/>
        </w:tabs>
        <w:jc w:val="both"/>
        <w:rPr>
          <w:rFonts w:ascii="Helv/Kazakh" w:hAnsi="Helv/Kazakh"/>
          <w:b/>
          <w:sz w:val="10"/>
          <w:lang w:val="en-US" w:eastAsia="ko-KR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35"/>
        <w:gridCol w:w="567"/>
        <w:gridCol w:w="425"/>
        <w:gridCol w:w="1276"/>
        <w:gridCol w:w="3402"/>
        <w:gridCol w:w="567"/>
        <w:gridCol w:w="992"/>
        <w:gridCol w:w="1276"/>
      </w:tblGrid>
      <w:tr w:rsidR="002041D2" w14:paraId="4391B532" w14:textId="77777777" w:rsidTr="00CA35D2">
        <w:trPr>
          <w:gridAfter w:val="1"/>
          <w:wAfter w:w="1276" w:type="dxa"/>
        </w:trPr>
        <w:tc>
          <w:tcPr>
            <w:tcW w:w="1735" w:type="dxa"/>
            <w:tcBorders>
              <w:bottom w:val="single" w:sz="4" w:space="0" w:color="auto"/>
            </w:tcBorders>
          </w:tcPr>
          <w:p w14:paraId="72E31796" w14:textId="5F82C2B1" w:rsidR="002041D2" w:rsidRPr="00F057D8" w:rsidRDefault="00F626F8" w:rsidP="008B1F8C">
            <w:pPr>
              <w:pStyle w:val="a3"/>
              <w:jc w:val="both"/>
              <w:rPr>
                <w:sz w:val="22"/>
                <w:lang w:val="en-US" w:eastAsia="ko-KR"/>
              </w:rPr>
            </w:pPr>
            <w:r>
              <w:rPr>
                <w:sz w:val="22"/>
                <w:lang w:eastAsia="ko-KR"/>
              </w:rPr>
              <w:t xml:space="preserve"> </w:t>
            </w:r>
            <w:r w:rsidR="00DB2843">
              <w:rPr>
                <w:sz w:val="22"/>
                <w:lang w:eastAsia="ko-KR"/>
              </w:rPr>
              <w:t xml:space="preserve"> </w:t>
            </w:r>
            <w:r w:rsidR="00B31511">
              <w:rPr>
                <w:sz w:val="22"/>
                <w:lang w:val="en-US" w:eastAsia="ko-KR"/>
              </w:rPr>
              <w:t xml:space="preserve"> </w:t>
            </w:r>
            <w:r w:rsidR="00643FA5">
              <w:rPr>
                <w:sz w:val="22"/>
                <w:lang w:val="kk-KZ" w:eastAsia="ko-KR"/>
              </w:rPr>
              <w:t>17 октября</w:t>
            </w:r>
          </w:p>
        </w:tc>
        <w:tc>
          <w:tcPr>
            <w:tcW w:w="567" w:type="dxa"/>
          </w:tcPr>
          <w:p w14:paraId="0D0CC058" w14:textId="77777777" w:rsidR="002041D2" w:rsidRDefault="00C7581A">
            <w:pPr>
              <w:pStyle w:val="a3"/>
              <w:jc w:val="both"/>
              <w:rPr>
                <w:sz w:val="22"/>
                <w:lang w:eastAsia="ko-KR"/>
              </w:rPr>
            </w:pPr>
            <w:r>
              <w:rPr>
                <w:sz w:val="22"/>
                <w:lang w:eastAsia="ko-KR"/>
              </w:rPr>
              <w:t>20</w:t>
            </w:r>
            <w:r w:rsidR="00891B2B">
              <w:rPr>
                <w:sz w:val="22"/>
                <w:lang w:eastAsia="ko-KR"/>
              </w:rPr>
              <w:t>2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D3BA458" w14:textId="55B81806" w:rsidR="002041D2" w:rsidRPr="007D5D2A" w:rsidRDefault="007D5D2A">
            <w:pPr>
              <w:pStyle w:val="a3"/>
              <w:jc w:val="both"/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3</w:t>
            </w:r>
          </w:p>
        </w:tc>
        <w:tc>
          <w:tcPr>
            <w:tcW w:w="4678" w:type="dxa"/>
            <w:gridSpan w:val="2"/>
          </w:tcPr>
          <w:p w14:paraId="341C9C89" w14:textId="77777777" w:rsidR="002041D2" w:rsidRDefault="002041D2">
            <w:pPr>
              <w:pStyle w:val="a3"/>
              <w:jc w:val="both"/>
              <w:rPr>
                <w:sz w:val="22"/>
                <w:lang w:eastAsia="ko-KR"/>
              </w:rPr>
            </w:pPr>
          </w:p>
        </w:tc>
        <w:tc>
          <w:tcPr>
            <w:tcW w:w="567" w:type="dxa"/>
          </w:tcPr>
          <w:p w14:paraId="48AE0212" w14:textId="77777777" w:rsidR="002041D2" w:rsidRDefault="00144CC5">
            <w:pPr>
              <w:pStyle w:val="a3"/>
              <w:ind w:hanging="108"/>
              <w:jc w:val="center"/>
              <w:rPr>
                <w:sz w:val="22"/>
                <w:lang w:eastAsia="ko-KR"/>
              </w:rPr>
            </w:pPr>
            <w:r>
              <w:rPr>
                <w:sz w:val="22"/>
                <w:lang w:eastAsia="ko-KR"/>
              </w:rPr>
              <w:t>№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6923F42" w14:textId="312AF5E4" w:rsidR="002041D2" w:rsidRPr="009300AE" w:rsidRDefault="00643FA5">
            <w:pPr>
              <w:pStyle w:val="a3"/>
              <w:jc w:val="both"/>
              <w:rPr>
                <w:sz w:val="22"/>
                <w:lang w:eastAsia="ko-KR"/>
              </w:rPr>
            </w:pPr>
            <w:r>
              <w:rPr>
                <w:sz w:val="22"/>
                <w:lang w:eastAsia="ko-KR"/>
              </w:rPr>
              <w:t>562</w:t>
            </w:r>
          </w:p>
        </w:tc>
      </w:tr>
      <w:tr w:rsidR="002041D2" w14:paraId="7656B6AA" w14:textId="77777777" w:rsidTr="00CA35D2">
        <w:trPr>
          <w:cantSplit/>
        </w:trPr>
        <w:tc>
          <w:tcPr>
            <w:tcW w:w="4003" w:type="dxa"/>
            <w:gridSpan w:val="4"/>
          </w:tcPr>
          <w:p w14:paraId="47E1206C" w14:textId="77777777" w:rsidR="002041D2" w:rsidRDefault="002041D2">
            <w:pPr>
              <w:pStyle w:val="a3"/>
              <w:ind w:hanging="108"/>
              <w:jc w:val="both"/>
              <w:rPr>
                <w:rFonts w:ascii="Times/Kazakh" w:hAnsi="Times/Kazakh"/>
                <w:lang w:eastAsia="ko-KR"/>
              </w:rPr>
            </w:pPr>
          </w:p>
          <w:p w14:paraId="22A5A03C" w14:textId="70058D72" w:rsidR="002041D2" w:rsidRPr="00632101" w:rsidRDefault="00632101">
            <w:pPr>
              <w:pStyle w:val="a3"/>
              <w:ind w:hanging="108"/>
              <w:jc w:val="both"/>
              <w:rPr>
                <w:sz w:val="22"/>
                <w:szCs w:val="22"/>
                <w:lang w:eastAsia="ko-KR"/>
              </w:rPr>
            </w:pPr>
            <w:proofErr w:type="spellStart"/>
            <w:r w:rsidRPr="00632101">
              <w:rPr>
                <w:rFonts w:ascii="Times/Kazakh" w:hAnsi="Times/Kazakh"/>
                <w:sz w:val="22"/>
                <w:szCs w:val="22"/>
                <w:lang w:eastAsia="ko-KR"/>
              </w:rPr>
              <w:t>Өскемен</w:t>
            </w:r>
            <w:proofErr w:type="spellEnd"/>
            <w:r w:rsidRPr="00632101">
              <w:rPr>
                <w:rFonts w:ascii="Times/Kazakh" w:hAnsi="Times/Kazakh"/>
                <w:sz w:val="22"/>
                <w:szCs w:val="22"/>
                <w:lang w:eastAsia="ko-KR"/>
              </w:rPr>
              <w:t xml:space="preserve"> қ</w:t>
            </w:r>
          </w:p>
        </w:tc>
        <w:tc>
          <w:tcPr>
            <w:tcW w:w="3402" w:type="dxa"/>
          </w:tcPr>
          <w:p w14:paraId="4700DED6" w14:textId="77777777" w:rsidR="002041D2" w:rsidRDefault="002041D2">
            <w:pPr>
              <w:pStyle w:val="a3"/>
              <w:jc w:val="both"/>
              <w:rPr>
                <w:sz w:val="22"/>
                <w:lang w:eastAsia="ko-KR"/>
              </w:rPr>
            </w:pPr>
          </w:p>
        </w:tc>
        <w:tc>
          <w:tcPr>
            <w:tcW w:w="2835" w:type="dxa"/>
            <w:gridSpan w:val="3"/>
          </w:tcPr>
          <w:p w14:paraId="077184B3" w14:textId="77777777" w:rsidR="002041D2" w:rsidRDefault="002041D2">
            <w:pPr>
              <w:pStyle w:val="a3"/>
              <w:jc w:val="both"/>
              <w:rPr>
                <w:sz w:val="22"/>
                <w:lang w:eastAsia="ko-KR"/>
              </w:rPr>
            </w:pPr>
          </w:p>
          <w:p w14:paraId="28FC690C" w14:textId="77777777" w:rsidR="002041D2" w:rsidRDefault="00144CC5">
            <w:pPr>
              <w:pStyle w:val="a3"/>
              <w:jc w:val="both"/>
              <w:rPr>
                <w:sz w:val="22"/>
                <w:lang w:eastAsia="ko-KR"/>
              </w:rPr>
            </w:pPr>
            <w:r>
              <w:rPr>
                <w:sz w:val="22"/>
                <w:lang w:eastAsia="ko-KR"/>
              </w:rPr>
              <w:t>г. Усть-Каменогорск</w:t>
            </w:r>
          </w:p>
        </w:tc>
      </w:tr>
    </w:tbl>
    <w:p w14:paraId="77AA98A2" w14:textId="77777777" w:rsidR="002041D2" w:rsidRDefault="002041D2">
      <w:pPr>
        <w:ind w:firstLine="709"/>
        <w:jc w:val="both"/>
      </w:pPr>
    </w:p>
    <w:p w14:paraId="66AE68E0" w14:textId="77777777" w:rsidR="002041D2" w:rsidRDefault="002041D2">
      <w:pPr>
        <w:pStyle w:val="2"/>
      </w:pPr>
    </w:p>
    <w:p w14:paraId="4BFA341D" w14:textId="77777777" w:rsidR="002041D2" w:rsidRPr="00194FB1" w:rsidRDefault="00144CC5">
      <w:pPr>
        <w:jc w:val="both"/>
        <w:rPr>
          <w:b/>
        </w:rPr>
      </w:pPr>
      <w:r w:rsidRPr="00194FB1">
        <w:rPr>
          <w:b/>
        </w:rPr>
        <w:t xml:space="preserve">О внесении изменений и дополнений в Перечень </w:t>
      </w:r>
    </w:p>
    <w:p w14:paraId="58AE1519" w14:textId="77777777" w:rsidR="002041D2" w:rsidRPr="00194FB1" w:rsidRDefault="00144CC5">
      <w:pPr>
        <w:jc w:val="both"/>
        <w:rPr>
          <w:b/>
        </w:rPr>
      </w:pPr>
      <w:r w:rsidRPr="00194FB1">
        <w:rPr>
          <w:b/>
        </w:rPr>
        <w:t xml:space="preserve">закупаемых субъектом естественных монополий </w:t>
      </w:r>
    </w:p>
    <w:p w14:paraId="296C54BF" w14:textId="77777777" w:rsidR="002041D2" w:rsidRPr="00194FB1" w:rsidRDefault="00144CC5">
      <w:pPr>
        <w:jc w:val="both"/>
        <w:rPr>
          <w:b/>
        </w:rPr>
      </w:pPr>
      <w:r w:rsidRPr="00194FB1">
        <w:rPr>
          <w:b/>
        </w:rPr>
        <w:t xml:space="preserve">товаров, работ и услуг, затраты на которые </w:t>
      </w:r>
    </w:p>
    <w:p w14:paraId="3BFBF61C" w14:textId="1A19622A" w:rsidR="002041D2" w:rsidRPr="00194FB1" w:rsidRDefault="00144CC5">
      <w:pPr>
        <w:jc w:val="both"/>
        <w:rPr>
          <w:b/>
        </w:rPr>
      </w:pPr>
      <w:r w:rsidRPr="00194FB1">
        <w:rPr>
          <w:b/>
        </w:rPr>
        <w:t>учитываются</w:t>
      </w:r>
      <w:r w:rsidR="00043A35" w:rsidRPr="00194FB1">
        <w:rPr>
          <w:b/>
        </w:rPr>
        <w:t xml:space="preserve"> при формировании тарифа на 20</w:t>
      </w:r>
      <w:r w:rsidR="00A3009B" w:rsidRPr="00194FB1">
        <w:rPr>
          <w:b/>
        </w:rPr>
        <w:t>2</w:t>
      </w:r>
      <w:r w:rsidR="00643FA5">
        <w:rPr>
          <w:b/>
        </w:rPr>
        <w:t>4</w:t>
      </w:r>
      <w:r w:rsidRPr="00194FB1">
        <w:rPr>
          <w:b/>
        </w:rPr>
        <w:t xml:space="preserve"> год</w:t>
      </w:r>
    </w:p>
    <w:p w14:paraId="4C1D5807" w14:textId="77777777" w:rsidR="002041D2" w:rsidRPr="00194FB1" w:rsidRDefault="002041D2">
      <w:pPr>
        <w:ind w:firstLine="340"/>
        <w:jc w:val="both"/>
      </w:pPr>
    </w:p>
    <w:p w14:paraId="156ABA79" w14:textId="77777777" w:rsidR="00146BB5" w:rsidRPr="00194FB1" w:rsidRDefault="00146BB5" w:rsidP="00146BB5">
      <w:pPr>
        <w:ind w:firstLine="340"/>
        <w:jc w:val="both"/>
      </w:pPr>
      <w:r w:rsidRPr="00194FB1">
        <w:t>Руководствуясь пунктом 44 «Правил осуществления деятельности субъектами естественных монополий», утвержденными приказом Министра национальной экономики Республики Казахстан от 13 августа 2019 года № 73,</w:t>
      </w:r>
    </w:p>
    <w:p w14:paraId="3A8074FF" w14:textId="77777777" w:rsidR="002041D2" w:rsidRPr="00FB3BE0" w:rsidRDefault="002041D2">
      <w:pPr>
        <w:jc w:val="both"/>
        <w:rPr>
          <w:sz w:val="22"/>
          <w:szCs w:val="22"/>
        </w:rPr>
      </w:pPr>
    </w:p>
    <w:p w14:paraId="6D152796" w14:textId="77777777" w:rsidR="002041D2" w:rsidRPr="00194FB1" w:rsidRDefault="00144CC5">
      <w:pPr>
        <w:jc w:val="both"/>
        <w:rPr>
          <w:b/>
          <w:sz w:val="28"/>
          <w:szCs w:val="28"/>
        </w:rPr>
      </w:pPr>
      <w:r w:rsidRPr="00194FB1">
        <w:rPr>
          <w:b/>
          <w:sz w:val="28"/>
          <w:szCs w:val="28"/>
        </w:rPr>
        <w:t xml:space="preserve">ПРИКАЗЫВАЮ: </w:t>
      </w:r>
    </w:p>
    <w:p w14:paraId="5F9C943C" w14:textId="77777777" w:rsidR="002041D2" w:rsidRPr="00FB3BE0" w:rsidRDefault="002041D2">
      <w:pPr>
        <w:jc w:val="both"/>
        <w:rPr>
          <w:sz w:val="22"/>
          <w:szCs w:val="22"/>
        </w:rPr>
      </w:pPr>
    </w:p>
    <w:p w14:paraId="14EFAD9F" w14:textId="1E741176" w:rsidR="002041D2" w:rsidRPr="00194FB1" w:rsidRDefault="00144CC5">
      <w:pPr>
        <w:ind w:firstLine="340"/>
        <w:jc w:val="both"/>
      </w:pPr>
      <w:r w:rsidRPr="00194FB1">
        <w:t xml:space="preserve">1. </w:t>
      </w:r>
      <w:r w:rsidR="00146BB5" w:rsidRPr="00194FB1">
        <w:t>Внести дополнения и изменения в «Перечень закупаемых субъектом естественных монополий товаров, работ и услуг, затраты на которые учитываются при утверждении тарифа на услуги по передаче электрической энергии, оказываемые ТОО «Казцинк-Энерго», на 202</w:t>
      </w:r>
      <w:r w:rsidR="00643FA5">
        <w:t>4</w:t>
      </w:r>
      <w:r w:rsidR="00146BB5" w:rsidRPr="00194FB1">
        <w:t xml:space="preserve"> г.» утвержденный приказом директора от </w:t>
      </w:r>
      <w:r w:rsidR="00643FA5">
        <w:t>02</w:t>
      </w:r>
      <w:r w:rsidR="004876C9" w:rsidRPr="00194FB1">
        <w:t>.1</w:t>
      </w:r>
      <w:r w:rsidR="00643FA5">
        <w:t>0</w:t>
      </w:r>
      <w:r w:rsidR="004876C9" w:rsidRPr="00194FB1">
        <w:t>.202</w:t>
      </w:r>
      <w:r w:rsidR="00643FA5">
        <w:t>3</w:t>
      </w:r>
      <w:r w:rsidR="0057451D" w:rsidRPr="00194FB1">
        <w:t xml:space="preserve"> г.</w:t>
      </w:r>
      <w:r w:rsidR="004876C9" w:rsidRPr="00194FB1">
        <w:t xml:space="preserve"> </w:t>
      </w:r>
      <w:r w:rsidR="00146BB5" w:rsidRPr="00194FB1">
        <w:t xml:space="preserve"> № </w:t>
      </w:r>
      <w:r w:rsidR="00F002E7" w:rsidRPr="00194FB1">
        <w:t>5</w:t>
      </w:r>
      <w:r w:rsidR="00FB3BE0" w:rsidRPr="00194FB1">
        <w:t>4</w:t>
      </w:r>
      <w:r w:rsidR="00643FA5">
        <w:t>0</w:t>
      </w:r>
      <w:r w:rsidR="00146BB5" w:rsidRPr="00194FB1">
        <w:t xml:space="preserve"> согласно Приложению 1</w:t>
      </w:r>
      <w:r w:rsidRPr="00194FB1">
        <w:t>.</w:t>
      </w:r>
    </w:p>
    <w:p w14:paraId="49E46ED9" w14:textId="77777777" w:rsidR="002041D2" w:rsidRPr="00194FB1" w:rsidRDefault="002041D2">
      <w:pPr>
        <w:ind w:firstLine="340"/>
        <w:jc w:val="both"/>
      </w:pPr>
    </w:p>
    <w:p w14:paraId="3275F805" w14:textId="072C73B2" w:rsidR="00C95184" w:rsidRPr="004166F7" w:rsidRDefault="00144CC5" w:rsidP="00C95184">
      <w:pPr>
        <w:ind w:firstLine="340"/>
        <w:jc w:val="both"/>
      </w:pPr>
      <w:r w:rsidRPr="00194FB1">
        <w:t xml:space="preserve">2. </w:t>
      </w:r>
      <w:r w:rsidR="00B910D5" w:rsidRPr="00194FB1">
        <w:t xml:space="preserve">Контроль за исполнением настоящего приказа возложить на начальника </w:t>
      </w:r>
      <w:r w:rsidR="008332BF" w:rsidRPr="00194FB1">
        <w:t xml:space="preserve">отдела </w:t>
      </w:r>
      <w:r w:rsidR="008332BF">
        <w:t>юридической</w:t>
      </w:r>
      <w:r w:rsidR="00A4095C">
        <w:t xml:space="preserve"> работы и тарифов Новолодскую Е.Е. </w:t>
      </w:r>
      <w:r w:rsidR="00C95184" w:rsidRPr="00897293">
        <w:t>с последующим предоставлением информации по контролю исполнения</w:t>
      </w:r>
      <w:r w:rsidR="00C95184">
        <w:t xml:space="preserve"> директору Сальниковой И.</w:t>
      </w:r>
      <w:r w:rsidR="00AC0389">
        <w:t xml:space="preserve"> </w:t>
      </w:r>
      <w:r w:rsidR="00C95184">
        <w:t>А.</w:t>
      </w:r>
    </w:p>
    <w:p w14:paraId="7356CE72" w14:textId="77777777" w:rsidR="002041D2" w:rsidRPr="00194FB1" w:rsidRDefault="00043A35">
      <w:pPr>
        <w:ind w:firstLine="340"/>
        <w:jc w:val="both"/>
      </w:pPr>
      <w:r w:rsidRPr="00194FB1">
        <w:t xml:space="preserve"> </w:t>
      </w:r>
    </w:p>
    <w:p w14:paraId="19034509" w14:textId="75CBA22F" w:rsidR="00632101" w:rsidRDefault="00632101" w:rsidP="00632101">
      <w:pPr>
        <w:jc w:val="both"/>
      </w:pPr>
      <w:r>
        <w:t xml:space="preserve">Главный инженер                                                                                              </w:t>
      </w:r>
      <w:r w:rsidR="00643FA5">
        <w:t xml:space="preserve">  </w:t>
      </w:r>
      <w:r>
        <w:t xml:space="preserve">    А. С. Соснин</w:t>
      </w:r>
    </w:p>
    <w:p w14:paraId="2D7C2637" w14:textId="77777777" w:rsidR="00632101" w:rsidRPr="00632101" w:rsidRDefault="00632101" w:rsidP="00632101">
      <w:r w:rsidRPr="00194FB1">
        <w:t xml:space="preserve">             </w:t>
      </w:r>
      <w:r w:rsidRPr="00194FB1">
        <w:rPr>
          <w:color w:val="000000"/>
          <w:lang w:bidi="he-IL"/>
        </w:rPr>
        <w:t xml:space="preserve">                                                                                </w:t>
      </w:r>
    </w:p>
    <w:p w14:paraId="3A4FF1AD" w14:textId="77777777" w:rsidR="00C95184" w:rsidRDefault="00C95184" w:rsidP="00C95184">
      <w:pPr>
        <w:tabs>
          <w:tab w:val="left" w:pos="7371"/>
        </w:tabs>
      </w:pPr>
    </w:p>
    <w:p w14:paraId="27F75556" w14:textId="0ED2CB73" w:rsidR="00C95184" w:rsidRDefault="00C95184" w:rsidP="00C95184">
      <w:pPr>
        <w:tabs>
          <w:tab w:val="left" w:pos="7371"/>
        </w:tabs>
      </w:pPr>
      <w:r>
        <w:t>Визы:</w:t>
      </w:r>
    </w:p>
    <w:p w14:paraId="47D3A87C" w14:textId="70ACE427" w:rsidR="00632101" w:rsidRDefault="00643FA5" w:rsidP="00C95184">
      <w:pPr>
        <w:tabs>
          <w:tab w:val="left" w:pos="7371"/>
        </w:tabs>
      </w:pPr>
      <w:r>
        <w:t xml:space="preserve">Заместитель главного инженера                                                                           </w:t>
      </w:r>
      <w:proofErr w:type="spellStart"/>
      <w:r>
        <w:t>В.В.Долженко</w:t>
      </w:r>
      <w:proofErr w:type="spellEnd"/>
    </w:p>
    <w:p w14:paraId="09233ADA" w14:textId="299926DE" w:rsidR="00B31511" w:rsidRPr="00194FB1" w:rsidRDefault="00B31511" w:rsidP="004715CA">
      <w:pPr>
        <w:rPr>
          <w:color w:val="000000"/>
          <w:lang w:bidi="he-IL"/>
        </w:rPr>
      </w:pPr>
      <w:r w:rsidRPr="00194FB1">
        <w:rPr>
          <w:color w:val="000000"/>
          <w:lang w:bidi="he-IL"/>
        </w:rPr>
        <w:t xml:space="preserve">Начальник отдела юридической </w:t>
      </w:r>
      <w:r w:rsidR="00C95184">
        <w:rPr>
          <w:color w:val="000000"/>
          <w:lang w:bidi="he-IL"/>
        </w:rPr>
        <w:t xml:space="preserve">                                                                     </w:t>
      </w:r>
    </w:p>
    <w:p w14:paraId="6F7F7138" w14:textId="216DB6AA" w:rsidR="00C95184" w:rsidRPr="00194FB1" w:rsidRDefault="00B31511" w:rsidP="00C95184">
      <w:pPr>
        <w:rPr>
          <w:color w:val="000000"/>
          <w:lang w:bidi="he-IL"/>
        </w:rPr>
      </w:pPr>
      <w:r w:rsidRPr="00194FB1">
        <w:rPr>
          <w:color w:val="000000"/>
          <w:lang w:bidi="he-IL"/>
        </w:rPr>
        <w:t xml:space="preserve">работы и тарифов   </w:t>
      </w:r>
      <w:r w:rsidR="00C95184">
        <w:rPr>
          <w:color w:val="000000"/>
          <w:lang w:bidi="he-IL"/>
        </w:rPr>
        <w:t xml:space="preserve">                                                                                                </w:t>
      </w:r>
      <w:r w:rsidR="00C95184" w:rsidRPr="00194FB1">
        <w:rPr>
          <w:color w:val="000000"/>
          <w:lang w:bidi="he-IL"/>
        </w:rPr>
        <w:t>Е.</w:t>
      </w:r>
      <w:r w:rsidR="00AC0389">
        <w:rPr>
          <w:color w:val="000000"/>
          <w:lang w:bidi="he-IL"/>
        </w:rPr>
        <w:t xml:space="preserve"> </w:t>
      </w:r>
      <w:r w:rsidR="00C95184" w:rsidRPr="00194FB1">
        <w:rPr>
          <w:color w:val="000000"/>
          <w:lang w:bidi="he-IL"/>
        </w:rPr>
        <w:t>Е. Новолодская</w:t>
      </w:r>
      <w:r w:rsidR="00C95184">
        <w:rPr>
          <w:color w:val="000000"/>
          <w:lang w:bidi="he-IL"/>
        </w:rPr>
        <w:t xml:space="preserve">       </w:t>
      </w:r>
      <w:r w:rsidR="00C95184" w:rsidRPr="00194FB1">
        <w:rPr>
          <w:color w:val="000000"/>
          <w:lang w:bidi="he-IL"/>
        </w:rPr>
        <w:t xml:space="preserve">                                                                                                  </w:t>
      </w:r>
      <w:r w:rsidR="00C95184">
        <w:rPr>
          <w:color w:val="000000"/>
          <w:lang w:bidi="he-IL"/>
        </w:rPr>
        <w:t xml:space="preserve">                                </w:t>
      </w:r>
      <w:r w:rsidR="00C95184" w:rsidRPr="00194FB1">
        <w:rPr>
          <w:color w:val="000000"/>
          <w:lang w:bidi="he-IL"/>
        </w:rPr>
        <w:t xml:space="preserve"> </w:t>
      </w:r>
    </w:p>
    <w:p w14:paraId="2184A127" w14:textId="6CDFED53" w:rsidR="00C95184" w:rsidRDefault="00C95184" w:rsidP="004715CA">
      <w:pPr>
        <w:rPr>
          <w:color w:val="000000"/>
          <w:lang w:bidi="he-IL"/>
        </w:rPr>
      </w:pPr>
    </w:p>
    <w:p w14:paraId="792513FD" w14:textId="1D640703" w:rsidR="00C95184" w:rsidRDefault="00040886" w:rsidP="004715CA">
      <w:pPr>
        <w:rPr>
          <w:color w:val="000000"/>
          <w:lang w:bidi="he-IL"/>
        </w:rPr>
      </w:pPr>
      <w:r w:rsidRPr="00194FB1">
        <w:rPr>
          <w:color w:val="000000"/>
          <w:lang w:bidi="he-IL"/>
        </w:rPr>
        <w:t xml:space="preserve">Начальник бюджетного отдела                                           </w:t>
      </w:r>
      <w:r w:rsidR="00C95184">
        <w:rPr>
          <w:color w:val="000000"/>
          <w:lang w:bidi="he-IL"/>
        </w:rPr>
        <w:t xml:space="preserve">  </w:t>
      </w:r>
      <w:r w:rsidRPr="00194FB1">
        <w:rPr>
          <w:color w:val="000000"/>
          <w:lang w:bidi="he-IL"/>
        </w:rPr>
        <w:t xml:space="preserve">                                </w:t>
      </w:r>
      <w:r w:rsidR="00AC0389" w:rsidRPr="00194FB1">
        <w:rPr>
          <w:color w:val="000000"/>
          <w:lang w:bidi="he-IL"/>
        </w:rPr>
        <w:t>И. С.</w:t>
      </w:r>
      <w:r w:rsidRPr="00194FB1">
        <w:rPr>
          <w:color w:val="000000"/>
          <w:lang w:bidi="he-IL"/>
        </w:rPr>
        <w:t xml:space="preserve"> Тюменцева</w:t>
      </w:r>
      <w:r w:rsidR="00B31511" w:rsidRPr="00194FB1">
        <w:rPr>
          <w:color w:val="000000"/>
          <w:lang w:bidi="he-IL"/>
        </w:rPr>
        <w:t xml:space="preserve">    </w:t>
      </w:r>
    </w:p>
    <w:p w14:paraId="279575D8" w14:textId="4A728227" w:rsidR="004715CA" w:rsidRPr="00194FB1" w:rsidRDefault="00B31511" w:rsidP="004715CA">
      <w:pPr>
        <w:rPr>
          <w:color w:val="000000"/>
          <w:lang w:bidi="he-IL"/>
        </w:rPr>
      </w:pPr>
      <w:r w:rsidRPr="00194FB1">
        <w:rPr>
          <w:color w:val="000000"/>
          <w:lang w:bidi="he-IL"/>
        </w:rPr>
        <w:t xml:space="preserve">                 </w:t>
      </w:r>
      <w:r w:rsidR="004715CA" w:rsidRPr="00194FB1">
        <w:rPr>
          <w:color w:val="000000"/>
          <w:lang w:bidi="he-IL"/>
        </w:rPr>
        <w:t xml:space="preserve">                    </w:t>
      </w:r>
    </w:p>
    <w:p w14:paraId="63A78A60" w14:textId="12557865" w:rsidR="004715CA" w:rsidRDefault="00897C6B" w:rsidP="004715CA">
      <w:pPr>
        <w:rPr>
          <w:color w:val="000000"/>
          <w:lang w:bidi="he-IL"/>
        </w:rPr>
      </w:pPr>
      <w:r w:rsidRPr="00194FB1">
        <w:rPr>
          <w:color w:val="000000"/>
          <w:lang w:bidi="he-IL"/>
        </w:rPr>
        <w:t>Ис</w:t>
      </w:r>
      <w:r w:rsidR="00643FA5">
        <w:rPr>
          <w:color w:val="000000"/>
          <w:lang w:bidi="he-IL"/>
        </w:rPr>
        <w:t>п.</w:t>
      </w:r>
      <w:r w:rsidRPr="00194FB1">
        <w:rPr>
          <w:color w:val="000000"/>
          <w:lang w:bidi="he-IL"/>
        </w:rPr>
        <w:t>:</w:t>
      </w:r>
      <w:r w:rsidR="00747074" w:rsidRPr="00194FB1">
        <w:rPr>
          <w:color w:val="000000"/>
          <w:lang w:bidi="he-IL"/>
        </w:rPr>
        <w:t xml:space="preserve"> </w:t>
      </w:r>
      <w:r w:rsidR="00632101">
        <w:rPr>
          <w:color w:val="000000"/>
          <w:lang w:bidi="he-IL"/>
        </w:rPr>
        <w:t xml:space="preserve">Ерёмина </w:t>
      </w:r>
      <w:proofErr w:type="gramStart"/>
      <w:r w:rsidR="00632101">
        <w:rPr>
          <w:color w:val="000000"/>
          <w:lang w:bidi="he-IL"/>
        </w:rPr>
        <w:t>И.В.</w:t>
      </w:r>
      <w:proofErr w:type="gramEnd"/>
      <w:r w:rsidR="00632101">
        <w:rPr>
          <w:color w:val="000000"/>
          <w:lang w:bidi="he-IL"/>
        </w:rPr>
        <w:t>29-11-11</w:t>
      </w:r>
    </w:p>
    <w:p w14:paraId="3CFB4B9A" w14:textId="77777777" w:rsidR="00FC2333" w:rsidRDefault="00FC2333" w:rsidP="00FC2333">
      <w:r>
        <w:t>Верно</w:t>
      </w:r>
    </w:p>
    <w:p w14:paraId="0F90351B" w14:textId="77777777" w:rsidR="00FC2333" w:rsidRPr="00FE13AC" w:rsidRDefault="00FC2333" w:rsidP="00FC2333">
      <w:pPr>
        <w:pStyle w:val="aa"/>
        <w:rPr>
          <w:sz w:val="24"/>
          <w:szCs w:val="24"/>
        </w:rPr>
      </w:pPr>
      <w:r w:rsidRPr="00FE13AC">
        <w:rPr>
          <w:sz w:val="24"/>
          <w:szCs w:val="24"/>
        </w:rPr>
        <w:t xml:space="preserve">Ведущий специалист отдела  </w:t>
      </w:r>
    </w:p>
    <w:p w14:paraId="2A51FE56" w14:textId="57EE4386" w:rsidR="00FC2333" w:rsidRDefault="00FC2333" w:rsidP="00FC2333">
      <w:pPr>
        <w:pStyle w:val="aa"/>
        <w:rPr>
          <w:sz w:val="24"/>
          <w:szCs w:val="24"/>
        </w:rPr>
      </w:pPr>
      <w:r w:rsidRPr="00FE13AC">
        <w:rPr>
          <w:sz w:val="24"/>
          <w:szCs w:val="24"/>
        </w:rPr>
        <w:t xml:space="preserve">юридической работы и тарифов                         </w:t>
      </w:r>
      <w:r w:rsidRPr="00FC2333">
        <w:rPr>
          <w:sz w:val="24"/>
          <w:szCs w:val="24"/>
        </w:rPr>
        <w:t xml:space="preserve">  </w:t>
      </w:r>
      <w:r w:rsidRPr="00FE13AC">
        <w:rPr>
          <w:sz w:val="24"/>
          <w:szCs w:val="24"/>
        </w:rPr>
        <w:t xml:space="preserve">   п\п                                       </w:t>
      </w:r>
      <w:proofErr w:type="gramStart"/>
      <w:r w:rsidRPr="00FE13AC">
        <w:rPr>
          <w:sz w:val="24"/>
          <w:szCs w:val="24"/>
        </w:rPr>
        <w:t>И.В.</w:t>
      </w:r>
      <w:proofErr w:type="gramEnd"/>
      <w:r w:rsidRPr="00FE13AC">
        <w:rPr>
          <w:sz w:val="24"/>
          <w:szCs w:val="24"/>
        </w:rPr>
        <w:t xml:space="preserve"> Ерёмина</w:t>
      </w:r>
    </w:p>
    <w:p w14:paraId="3ED643FE" w14:textId="320B4483" w:rsidR="00FC2333" w:rsidRDefault="00643FA5" w:rsidP="00FC2333">
      <w:pPr>
        <w:pStyle w:val="aa"/>
        <w:rPr>
          <w:lang w:val="kk-KZ"/>
        </w:rPr>
      </w:pPr>
      <w:r>
        <w:rPr>
          <w:sz w:val="24"/>
          <w:szCs w:val="24"/>
        </w:rPr>
        <w:t>17</w:t>
      </w:r>
      <w:r w:rsidR="00FC2333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="00FC2333">
        <w:rPr>
          <w:sz w:val="24"/>
          <w:szCs w:val="24"/>
        </w:rPr>
        <w:t>.2023 г.</w:t>
      </w:r>
    </w:p>
    <w:p w14:paraId="320D7C9E" w14:textId="77777777" w:rsidR="009300AE" w:rsidRDefault="009300AE" w:rsidP="009300AE">
      <w:pPr>
        <w:pStyle w:val="a3"/>
        <w:tabs>
          <w:tab w:val="left" w:pos="708"/>
        </w:tabs>
        <w:jc w:val="both"/>
      </w:pPr>
    </w:p>
    <w:p w14:paraId="289C8164" w14:textId="77777777" w:rsidR="009300AE" w:rsidRPr="00194FB1" w:rsidRDefault="009300AE" w:rsidP="004715CA">
      <w:pPr>
        <w:rPr>
          <w:lang w:val="kk-KZ"/>
        </w:rPr>
      </w:pPr>
    </w:p>
    <w:p w14:paraId="53CBF613" w14:textId="77777777" w:rsidR="0012640A" w:rsidRDefault="0012640A" w:rsidP="005656F0">
      <w:pPr>
        <w:jc w:val="both"/>
      </w:pPr>
    </w:p>
    <w:p w14:paraId="3AEA93B3" w14:textId="15F78592" w:rsidR="00C95184" w:rsidRPr="005656F0" w:rsidRDefault="00C95184" w:rsidP="005656F0">
      <w:pPr>
        <w:jc w:val="both"/>
        <w:sectPr w:rsidR="00C95184" w:rsidRPr="005656F0" w:rsidSect="009300AE">
          <w:headerReference w:type="even" r:id="rId9"/>
          <w:headerReference w:type="default" r:id="rId10"/>
          <w:pgSz w:w="11906" w:h="16838" w:code="9"/>
          <w:pgMar w:top="567" w:right="567" w:bottom="851" w:left="1134" w:header="720" w:footer="720" w:gutter="0"/>
          <w:cols w:space="720"/>
          <w:titlePg/>
        </w:sectPr>
      </w:pPr>
    </w:p>
    <w:p w14:paraId="0B9E9578" w14:textId="77777777" w:rsidR="002041D2" w:rsidRPr="00F06CA3" w:rsidRDefault="00144CC5">
      <w:pPr>
        <w:jc w:val="right"/>
        <w:rPr>
          <w:b/>
          <w:sz w:val="22"/>
          <w:szCs w:val="22"/>
        </w:rPr>
      </w:pPr>
      <w:r w:rsidRPr="00F06CA3">
        <w:rPr>
          <w:b/>
          <w:sz w:val="22"/>
          <w:szCs w:val="22"/>
        </w:rPr>
        <w:lastRenderedPageBreak/>
        <w:t>Приложение № 1</w:t>
      </w:r>
    </w:p>
    <w:p w14:paraId="5FB92AF8" w14:textId="77777777" w:rsidR="002041D2" w:rsidRPr="009875D5" w:rsidRDefault="002041D2">
      <w:pPr>
        <w:jc w:val="both"/>
        <w:rPr>
          <w:sz w:val="2"/>
          <w:szCs w:val="2"/>
        </w:rPr>
      </w:pPr>
    </w:p>
    <w:tbl>
      <w:tblPr>
        <w:tblW w:w="15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1134"/>
        <w:gridCol w:w="706"/>
        <w:gridCol w:w="708"/>
        <w:gridCol w:w="424"/>
        <w:gridCol w:w="570"/>
        <w:gridCol w:w="7"/>
        <w:gridCol w:w="847"/>
        <w:gridCol w:w="713"/>
        <w:gridCol w:w="850"/>
        <w:gridCol w:w="424"/>
        <w:gridCol w:w="837"/>
        <w:gridCol w:w="17"/>
        <w:gridCol w:w="635"/>
        <w:gridCol w:w="598"/>
        <w:gridCol w:w="37"/>
        <w:gridCol w:w="598"/>
        <w:gridCol w:w="635"/>
        <w:gridCol w:w="617"/>
        <w:gridCol w:w="18"/>
        <w:gridCol w:w="833"/>
        <w:gridCol w:w="17"/>
        <w:gridCol w:w="784"/>
        <w:gridCol w:w="686"/>
        <w:gridCol w:w="874"/>
        <w:gridCol w:w="9"/>
        <w:gridCol w:w="460"/>
        <w:gridCol w:w="1142"/>
        <w:gridCol w:w="9"/>
        <w:gridCol w:w="30"/>
      </w:tblGrid>
      <w:tr w:rsidR="00D924F4" w:rsidRPr="00483849" w14:paraId="1DDB1E37" w14:textId="21306CF4" w:rsidTr="00F326D3">
        <w:trPr>
          <w:gridAfter w:val="1"/>
          <w:wAfter w:w="30" w:type="dxa"/>
          <w:trHeight w:val="1735"/>
          <w:jc w:val="center"/>
        </w:trPr>
        <w:tc>
          <w:tcPr>
            <w:tcW w:w="558" w:type="dxa"/>
            <w:vAlign w:val="center"/>
          </w:tcPr>
          <w:p w14:paraId="5DB26840" w14:textId="77777777" w:rsidR="00D924F4" w:rsidRPr="00483849" w:rsidRDefault="00D924F4" w:rsidP="00A672A7">
            <w:pPr>
              <w:jc w:val="center"/>
              <w:rPr>
                <w:sz w:val="20"/>
                <w:szCs w:val="20"/>
              </w:rPr>
            </w:pPr>
            <w:r w:rsidRPr="00483849">
              <w:rPr>
                <w:sz w:val="20"/>
                <w:szCs w:val="20"/>
              </w:rPr>
              <w:t>№</w:t>
            </w:r>
          </w:p>
        </w:tc>
        <w:tc>
          <w:tcPr>
            <w:tcW w:w="1134" w:type="dxa"/>
            <w:vAlign w:val="center"/>
          </w:tcPr>
          <w:p w14:paraId="20563844" w14:textId="77777777" w:rsidR="00D924F4" w:rsidRPr="00483849" w:rsidRDefault="00D924F4" w:rsidP="00A672A7">
            <w:pPr>
              <w:jc w:val="center"/>
              <w:rPr>
                <w:sz w:val="20"/>
                <w:szCs w:val="20"/>
              </w:rPr>
            </w:pPr>
            <w:r w:rsidRPr="00483849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6" w:type="dxa"/>
          </w:tcPr>
          <w:p w14:paraId="3A979C06" w14:textId="77777777" w:rsidR="00D924F4" w:rsidRPr="00483849" w:rsidRDefault="00D924F4" w:rsidP="00A672A7">
            <w:pPr>
              <w:jc w:val="center"/>
              <w:rPr>
                <w:sz w:val="20"/>
                <w:szCs w:val="20"/>
              </w:rPr>
            </w:pPr>
          </w:p>
          <w:p w14:paraId="4D48E769" w14:textId="77777777" w:rsidR="00D924F4" w:rsidRPr="00483849" w:rsidRDefault="00D924F4" w:rsidP="00A672A7">
            <w:pPr>
              <w:jc w:val="center"/>
              <w:rPr>
                <w:sz w:val="20"/>
                <w:szCs w:val="20"/>
              </w:rPr>
            </w:pPr>
          </w:p>
          <w:p w14:paraId="0C21F93B" w14:textId="77777777" w:rsidR="00D924F4" w:rsidRPr="00483849" w:rsidRDefault="00D924F4" w:rsidP="00A672A7">
            <w:pPr>
              <w:jc w:val="center"/>
              <w:rPr>
                <w:sz w:val="20"/>
                <w:szCs w:val="20"/>
              </w:rPr>
            </w:pPr>
          </w:p>
          <w:p w14:paraId="08D4F5BE" w14:textId="77777777" w:rsidR="00D924F4" w:rsidRPr="00483849" w:rsidRDefault="00D924F4" w:rsidP="00A672A7">
            <w:pPr>
              <w:jc w:val="center"/>
              <w:rPr>
                <w:sz w:val="20"/>
                <w:szCs w:val="20"/>
              </w:rPr>
            </w:pPr>
          </w:p>
          <w:p w14:paraId="0EE20869" w14:textId="3F57CA0D" w:rsidR="00D924F4" w:rsidRDefault="00D924F4" w:rsidP="00A672A7">
            <w:pPr>
              <w:jc w:val="center"/>
              <w:rPr>
                <w:sz w:val="20"/>
                <w:szCs w:val="20"/>
              </w:rPr>
            </w:pPr>
          </w:p>
          <w:p w14:paraId="25EF34A2" w14:textId="0C494380" w:rsidR="00057090" w:rsidRDefault="00057090" w:rsidP="00A672A7">
            <w:pPr>
              <w:jc w:val="center"/>
              <w:rPr>
                <w:sz w:val="20"/>
                <w:szCs w:val="20"/>
              </w:rPr>
            </w:pPr>
          </w:p>
          <w:p w14:paraId="71AF3D78" w14:textId="6AD618BB" w:rsidR="00057090" w:rsidRDefault="00057090" w:rsidP="00A672A7">
            <w:pPr>
              <w:jc w:val="center"/>
              <w:rPr>
                <w:sz w:val="20"/>
                <w:szCs w:val="20"/>
              </w:rPr>
            </w:pPr>
          </w:p>
          <w:p w14:paraId="327FACC1" w14:textId="77777777" w:rsidR="00057090" w:rsidRDefault="00057090" w:rsidP="00A672A7">
            <w:pPr>
              <w:jc w:val="center"/>
              <w:rPr>
                <w:sz w:val="20"/>
                <w:szCs w:val="20"/>
              </w:rPr>
            </w:pPr>
          </w:p>
          <w:p w14:paraId="25B7ED15" w14:textId="77777777" w:rsidR="00057090" w:rsidRPr="00483849" w:rsidRDefault="00057090" w:rsidP="00A672A7">
            <w:pPr>
              <w:jc w:val="center"/>
              <w:rPr>
                <w:sz w:val="20"/>
                <w:szCs w:val="20"/>
              </w:rPr>
            </w:pPr>
          </w:p>
          <w:p w14:paraId="417E2B49" w14:textId="77777777" w:rsidR="00057090" w:rsidRDefault="00057090" w:rsidP="00A672A7">
            <w:pPr>
              <w:jc w:val="center"/>
              <w:rPr>
                <w:sz w:val="20"/>
                <w:szCs w:val="20"/>
              </w:rPr>
            </w:pPr>
          </w:p>
          <w:p w14:paraId="1E6D83EB" w14:textId="77777777" w:rsidR="00057090" w:rsidRDefault="00057090" w:rsidP="00A672A7">
            <w:pPr>
              <w:jc w:val="center"/>
              <w:rPr>
                <w:sz w:val="20"/>
                <w:szCs w:val="20"/>
              </w:rPr>
            </w:pPr>
          </w:p>
          <w:p w14:paraId="174B623C" w14:textId="77777777" w:rsidR="00057090" w:rsidRDefault="00057090" w:rsidP="00A672A7">
            <w:pPr>
              <w:jc w:val="center"/>
              <w:rPr>
                <w:sz w:val="20"/>
                <w:szCs w:val="20"/>
              </w:rPr>
            </w:pPr>
          </w:p>
          <w:p w14:paraId="343D69B4" w14:textId="6A6A9E64" w:rsidR="00D924F4" w:rsidRPr="00483849" w:rsidRDefault="00D924F4" w:rsidP="00A672A7">
            <w:pPr>
              <w:jc w:val="center"/>
              <w:rPr>
                <w:sz w:val="20"/>
                <w:szCs w:val="20"/>
              </w:rPr>
            </w:pPr>
            <w:r w:rsidRPr="00483849">
              <w:rPr>
                <w:sz w:val="20"/>
                <w:szCs w:val="20"/>
              </w:rPr>
              <w:t>Код ЕН</w:t>
            </w:r>
            <w:r w:rsidRPr="00B9106F">
              <w:rPr>
                <w:sz w:val="20"/>
                <w:szCs w:val="20"/>
              </w:rPr>
              <w:t>СТРУ</w:t>
            </w:r>
          </w:p>
        </w:tc>
        <w:tc>
          <w:tcPr>
            <w:tcW w:w="708" w:type="dxa"/>
          </w:tcPr>
          <w:p w14:paraId="67311667" w14:textId="77777777" w:rsidR="00D924F4" w:rsidRPr="00483849" w:rsidRDefault="00D924F4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1B3E23F" w14:textId="77777777" w:rsidR="00D924F4" w:rsidRPr="00483849" w:rsidRDefault="00D924F4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E941BF3" w14:textId="77777777" w:rsidR="00D924F4" w:rsidRPr="00483849" w:rsidRDefault="00D924F4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38ED07E" w14:textId="77777777" w:rsidR="00D924F4" w:rsidRPr="00483849" w:rsidRDefault="00D924F4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43E8D4E" w14:textId="1C0F04D7" w:rsidR="00D924F4" w:rsidRDefault="00D924F4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7396727" w14:textId="4036FBBD" w:rsidR="00057090" w:rsidRDefault="00057090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86460D2" w14:textId="67133477" w:rsidR="00057090" w:rsidRDefault="00057090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6D09697" w14:textId="77777777" w:rsidR="00057090" w:rsidRDefault="00057090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E35429C" w14:textId="77777777" w:rsidR="00057090" w:rsidRPr="00483849" w:rsidRDefault="00057090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A21AA18" w14:textId="77777777" w:rsidR="00057090" w:rsidRDefault="00057090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4011A41" w14:textId="77777777" w:rsidR="00057090" w:rsidRDefault="00057090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69326E8" w14:textId="77777777" w:rsidR="00057090" w:rsidRDefault="00057090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2E59B89" w14:textId="29590149" w:rsidR="00D924F4" w:rsidRPr="00483849" w:rsidRDefault="00D924F4" w:rsidP="00A672A7">
            <w:pPr>
              <w:jc w:val="center"/>
              <w:rPr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Ед. изм. ЕНСТРУ</w:t>
            </w:r>
          </w:p>
        </w:tc>
        <w:tc>
          <w:tcPr>
            <w:tcW w:w="424" w:type="dxa"/>
            <w:vAlign w:val="center"/>
          </w:tcPr>
          <w:p w14:paraId="26B95A74" w14:textId="18CEDC49" w:rsidR="00D924F4" w:rsidRPr="00483849" w:rsidRDefault="00D924F4" w:rsidP="00A672A7">
            <w:pPr>
              <w:jc w:val="center"/>
              <w:rPr>
                <w:sz w:val="20"/>
                <w:szCs w:val="20"/>
              </w:rPr>
            </w:pPr>
            <w:r w:rsidRPr="00483849">
              <w:rPr>
                <w:sz w:val="20"/>
                <w:szCs w:val="20"/>
              </w:rPr>
              <w:t>Единица</w:t>
            </w:r>
          </w:p>
          <w:p w14:paraId="2FCFCE23" w14:textId="77777777" w:rsidR="00D924F4" w:rsidRPr="00483849" w:rsidRDefault="00D924F4" w:rsidP="00A672A7">
            <w:pPr>
              <w:jc w:val="center"/>
              <w:rPr>
                <w:sz w:val="20"/>
                <w:szCs w:val="20"/>
              </w:rPr>
            </w:pPr>
            <w:r w:rsidRPr="00483849">
              <w:rPr>
                <w:sz w:val="20"/>
                <w:szCs w:val="20"/>
              </w:rPr>
              <w:t>измерения</w:t>
            </w:r>
          </w:p>
        </w:tc>
        <w:tc>
          <w:tcPr>
            <w:tcW w:w="570" w:type="dxa"/>
            <w:vAlign w:val="center"/>
          </w:tcPr>
          <w:p w14:paraId="076AE4C5" w14:textId="77777777" w:rsidR="00057090" w:rsidRDefault="00057090" w:rsidP="00A672A7">
            <w:pPr>
              <w:jc w:val="center"/>
              <w:rPr>
                <w:sz w:val="20"/>
                <w:szCs w:val="20"/>
              </w:rPr>
            </w:pPr>
          </w:p>
          <w:p w14:paraId="15086899" w14:textId="77777777" w:rsidR="00057090" w:rsidRDefault="00057090" w:rsidP="00A672A7">
            <w:pPr>
              <w:jc w:val="center"/>
              <w:rPr>
                <w:sz w:val="20"/>
                <w:szCs w:val="20"/>
              </w:rPr>
            </w:pPr>
          </w:p>
          <w:p w14:paraId="5223DED1" w14:textId="2AD6FF2F" w:rsidR="00D924F4" w:rsidRPr="00483849" w:rsidRDefault="00D924F4" w:rsidP="00A672A7">
            <w:pPr>
              <w:jc w:val="center"/>
              <w:rPr>
                <w:sz w:val="20"/>
                <w:szCs w:val="20"/>
              </w:rPr>
            </w:pPr>
            <w:r w:rsidRPr="00483849">
              <w:rPr>
                <w:sz w:val="20"/>
                <w:szCs w:val="20"/>
              </w:rPr>
              <w:t>Годовой</w:t>
            </w:r>
          </w:p>
          <w:p w14:paraId="4527EA6B" w14:textId="77777777" w:rsidR="00D924F4" w:rsidRPr="00483849" w:rsidRDefault="00D924F4" w:rsidP="00A672A7">
            <w:pPr>
              <w:jc w:val="center"/>
              <w:rPr>
                <w:sz w:val="20"/>
                <w:szCs w:val="20"/>
              </w:rPr>
            </w:pPr>
            <w:r w:rsidRPr="00483849">
              <w:rPr>
                <w:sz w:val="20"/>
                <w:szCs w:val="20"/>
              </w:rPr>
              <w:t>объем</w:t>
            </w:r>
          </w:p>
        </w:tc>
        <w:tc>
          <w:tcPr>
            <w:tcW w:w="854" w:type="dxa"/>
            <w:gridSpan w:val="2"/>
            <w:vAlign w:val="center"/>
          </w:tcPr>
          <w:p w14:paraId="2758D354" w14:textId="77777777" w:rsidR="00D924F4" w:rsidRPr="00483849" w:rsidRDefault="00D924F4" w:rsidP="00A672A7">
            <w:pPr>
              <w:jc w:val="center"/>
              <w:rPr>
                <w:sz w:val="20"/>
                <w:szCs w:val="20"/>
              </w:rPr>
            </w:pPr>
            <w:r w:rsidRPr="00483849">
              <w:rPr>
                <w:sz w:val="20"/>
                <w:szCs w:val="20"/>
              </w:rPr>
              <w:t>Сумма, планируемая для закупок товаров, работ и услуг, без учета НДС (тыс. тенге)</w:t>
            </w:r>
          </w:p>
        </w:tc>
        <w:tc>
          <w:tcPr>
            <w:tcW w:w="713" w:type="dxa"/>
          </w:tcPr>
          <w:p w14:paraId="15B009CC" w14:textId="77777777" w:rsidR="00D924F4" w:rsidRPr="00483849" w:rsidRDefault="00D924F4" w:rsidP="00A672A7">
            <w:pPr>
              <w:rPr>
                <w:sz w:val="20"/>
                <w:szCs w:val="20"/>
              </w:rPr>
            </w:pPr>
          </w:p>
          <w:p w14:paraId="1D748724" w14:textId="77777777" w:rsidR="00D924F4" w:rsidRPr="00483849" w:rsidRDefault="00D924F4" w:rsidP="00A672A7">
            <w:pPr>
              <w:rPr>
                <w:sz w:val="20"/>
                <w:szCs w:val="20"/>
              </w:rPr>
            </w:pPr>
          </w:p>
          <w:p w14:paraId="1A71341E" w14:textId="77777777" w:rsidR="00D924F4" w:rsidRPr="00483849" w:rsidRDefault="00D924F4" w:rsidP="00A672A7">
            <w:pPr>
              <w:rPr>
                <w:sz w:val="20"/>
                <w:szCs w:val="20"/>
              </w:rPr>
            </w:pPr>
          </w:p>
          <w:p w14:paraId="03E913AE" w14:textId="77777777" w:rsidR="00D924F4" w:rsidRPr="00483849" w:rsidRDefault="00D924F4" w:rsidP="00A672A7">
            <w:pPr>
              <w:rPr>
                <w:sz w:val="20"/>
                <w:szCs w:val="20"/>
              </w:rPr>
            </w:pPr>
          </w:p>
          <w:p w14:paraId="1FA4B734" w14:textId="77777777" w:rsidR="00D924F4" w:rsidRPr="00483849" w:rsidRDefault="00D924F4" w:rsidP="00A672A7">
            <w:pPr>
              <w:rPr>
                <w:sz w:val="20"/>
                <w:szCs w:val="20"/>
              </w:rPr>
            </w:pPr>
          </w:p>
          <w:p w14:paraId="107C1F4E" w14:textId="77777777" w:rsidR="00057090" w:rsidRDefault="00057090" w:rsidP="00A672A7">
            <w:pPr>
              <w:rPr>
                <w:sz w:val="20"/>
                <w:szCs w:val="20"/>
              </w:rPr>
            </w:pPr>
          </w:p>
          <w:p w14:paraId="4A9DA25E" w14:textId="77777777" w:rsidR="00057090" w:rsidRDefault="00057090" w:rsidP="00A672A7">
            <w:pPr>
              <w:rPr>
                <w:sz w:val="20"/>
                <w:szCs w:val="20"/>
              </w:rPr>
            </w:pPr>
          </w:p>
          <w:p w14:paraId="4812FDBD" w14:textId="77777777" w:rsidR="00057090" w:rsidRDefault="00057090" w:rsidP="00A672A7">
            <w:pPr>
              <w:rPr>
                <w:sz w:val="20"/>
                <w:szCs w:val="20"/>
              </w:rPr>
            </w:pPr>
          </w:p>
          <w:p w14:paraId="7226BA00" w14:textId="77777777" w:rsidR="00057090" w:rsidRDefault="00057090" w:rsidP="00A672A7">
            <w:pPr>
              <w:rPr>
                <w:sz w:val="20"/>
                <w:szCs w:val="20"/>
              </w:rPr>
            </w:pPr>
          </w:p>
          <w:p w14:paraId="584E803E" w14:textId="77777777" w:rsidR="00057090" w:rsidRDefault="00057090" w:rsidP="00A672A7">
            <w:pPr>
              <w:rPr>
                <w:sz w:val="20"/>
                <w:szCs w:val="20"/>
              </w:rPr>
            </w:pPr>
          </w:p>
          <w:p w14:paraId="0827185D" w14:textId="77777777" w:rsidR="00057090" w:rsidRDefault="00057090" w:rsidP="00A672A7">
            <w:pPr>
              <w:rPr>
                <w:sz w:val="20"/>
                <w:szCs w:val="20"/>
              </w:rPr>
            </w:pPr>
          </w:p>
          <w:p w14:paraId="1254970B" w14:textId="77777777" w:rsidR="00057090" w:rsidRDefault="00057090" w:rsidP="00A672A7">
            <w:pPr>
              <w:rPr>
                <w:sz w:val="20"/>
                <w:szCs w:val="20"/>
              </w:rPr>
            </w:pPr>
          </w:p>
          <w:p w14:paraId="0D151A30" w14:textId="5EDE544A" w:rsidR="00D924F4" w:rsidRPr="00483849" w:rsidRDefault="00D924F4" w:rsidP="00A672A7">
            <w:pPr>
              <w:rPr>
                <w:sz w:val="20"/>
                <w:szCs w:val="20"/>
              </w:rPr>
            </w:pPr>
            <w:r w:rsidRPr="00483849">
              <w:rPr>
                <w:sz w:val="20"/>
                <w:szCs w:val="20"/>
              </w:rPr>
              <w:t>Срок закупки</w:t>
            </w:r>
          </w:p>
        </w:tc>
        <w:tc>
          <w:tcPr>
            <w:tcW w:w="850" w:type="dxa"/>
          </w:tcPr>
          <w:p w14:paraId="7D9A642C" w14:textId="77777777" w:rsidR="00D924F4" w:rsidRPr="00483849" w:rsidRDefault="00D924F4" w:rsidP="00A672A7">
            <w:pPr>
              <w:rPr>
                <w:sz w:val="20"/>
                <w:szCs w:val="20"/>
              </w:rPr>
            </w:pPr>
          </w:p>
          <w:p w14:paraId="2701E9CA" w14:textId="77777777" w:rsidR="00D924F4" w:rsidRPr="00483849" w:rsidRDefault="00D924F4" w:rsidP="00A672A7">
            <w:pPr>
              <w:rPr>
                <w:sz w:val="20"/>
                <w:szCs w:val="20"/>
              </w:rPr>
            </w:pPr>
          </w:p>
          <w:p w14:paraId="0F72C353" w14:textId="77777777" w:rsidR="00D924F4" w:rsidRPr="00483849" w:rsidRDefault="00D924F4" w:rsidP="00A672A7">
            <w:pPr>
              <w:rPr>
                <w:sz w:val="20"/>
                <w:szCs w:val="20"/>
              </w:rPr>
            </w:pPr>
          </w:p>
          <w:p w14:paraId="40BC11EE" w14:textId="77777777" w:rsidR="00D924F4" w:rsidRPr="00483849" w:rsidRDefault="00D924F4" w:rsidP="00A672A7">
            <w:pPr>
              <w:rPr>
                <w:sz w:val="20"/>
                <w:szCs w:val="20"/>
              </w:rPr>
            </w:pPr>
          </w:p>
          <w:p w14:paraId="0A08BBF2" w14:textId="77777777" w:rsidR="00D924F4" w:rsidRPr="00483849" w:rsidRDefault="00D924F4" w:rsidP="00A672A7">
            <w:pPr>
              <w:rPr>
                <w:sz w:val="20"/>
                <w:szCs w:val="20"/>
              </w:rPr>
            </w:pPr>
          </w:p>
          <w:p w14:paraId="1151390E" w14:textId="77777777" w:rsidR="00057090" w:rsidRDefault="00057090" w:rsidP="00A672A7">
            <w:pPr>
              <w:rPr>
                <w:sz w:val="20"/>
                <w:szCs w:val="20"/>
              </w:rPr>
            </w:pPr>
          </w:p>
          <w:p w14:paraId="399F57BC" w14:textId="77777777" w:rsidR="00057090" w:rsidRDefault="00057090" w:rsidP="00A672A7">
            <w:pPr>
              <w:rPr>
                <w:sz w:val="20"/>
                <w:szCs w:val="20"/>
              </w:rPr>
            </w:pPr>
          </w:p>
          <w:p w14:paraId="582864EC" w14:textId="77777777" w:rsidR="00057090" w:rsidRDefault="00057090" w:rsidP="00A672A7">
            <w:pPr>
              <w:rPr>
                <w:sz w:val="20"/>
                <w:szCs w:val="20"/>
              </w:rPr>
            </w:pPr>
          </w:p>
          <w:p w14:paraId="4C74B461" w14:textId="77777777" w:rsidR="00057090" w:rsidRDefault="00057090" w:rsidP="00A672A7">
            <w:pPr>
              <w:rPr>
                <w:sz w:val="20"/>
                <w:szCs w:val="20"/>
              </w:rPr>
            </w:pPr>
          </w:p>
          <w:p w14:paraId="032E4570" w14:textId="77777777" w:rsidR="00057090" w:rsidRDefault="00057090" w:rsidP="00A672A7">
            <w:pPr>
              <w:rPr>
                <w:sz w:val="20"/>
                <w:szCs w:val="20"/>
              </w:rPr>
            </w:pPr>
          </w:p>
          <w:p w14:paraId="7A2B4245" w14:textId="77777777" w:rsidR="00057090" w:rsidRDefault="00057090" w:rsidP="00A672A7">
            <w:pPr>
              <w:rPr>
                <w:sz w:val="20"/>
                <w:szCs w:val="20"/>
              </w:rPr>
            </w:pPr>
          </w:p>
          <w:p w14:paraId="04AAE48B" w14:textId="77777777" w:rsidR="00057090" w:rsidRDefault="00057090" w:rsidP="00A672A7">
            <w:pPr>
              <w:rPr>
                <w:sz w:val="20"/>
                <w:szCs w:val="20"/>
              </w:rPr>
            </w:pPr>
          </w:p>
          <w:p w14:paraId="0C1ED649" w14:textId="689A5B3B" w:rsidR="00D924F4" w:rsidRPr="00483849" w:rsidRDefault="00D924F4" w:rsidP="00A672A7">
            <w:pPr>
              <w:rPr>
                <w:sz w:val="20"/>
                <w:szCs w:val="20"/>
              </w:rPr>
            </w:pPr>
            <w:r w:rsidRPr="0048384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424" w:type="dxa"/>
          </w:tcPr>
          <w:p w14:paraId="160F57CF" w14:textId="77777777" w:rsidR="00D924F4" w:rsidRPr="00483849" w:rsidRDefault="00D924F4" w:rsidP="00A672A7">
            <w:pPr>
              <w:rPr>
                <w:sz w:val="20"/>
                <w:szCs w:val="20"/>
              </w:rPr>
            </w:pPr>
          </w:p>
          <w:p w14:paraId="65A856E5" w14:textId="77777777" w:rsidR="00D924F4" w:rsidRPr="00483849" w:rsidRDefault="00D924F4" w:rsidP="00A672A7">
            <w:pPr>
              <w:rPr>
                <w:sz w:val="20"/>
                <w:szCs w:val="20"/>
              </w:rPr>
            </w:pPr>
            <w:r w:rsidRPr="00483849">
              <w:rPr>
                <w:sz w:val="20"/>
                <w:szCs w:val="20"/>
              </w:rPr>
              <w:t>Основание для закупки способом из одного источника</w:t>
            </w:r>
          </w:p>
        </w:tc>
        <w:tc>
          <w:tcPr>
            <w:tcW w:w="837" w:type="dxa"/>
            <w:vAlign w:val="center"/>
          </w:tcPr>
          <w:p w14:paraId="5F3364EA" w14:textId="77777777" w:rsidR="00057090" w:rsidRDefault="00057090" w:rsidP="00A672A7">
            <w:pPr>
              <w:jc w:val="center"/>
              <w:rPr>
                <w:sz w:val="20"/>
                <w:szCs w:val="20"/>
              </w:rPr>
            </w:pPr>
          </w:p>
          <w:p w14:paraId="23AB2400" w14:textId="2B0E5082" w:rsidR="00D924F4" w:rsidRPr="00483849" w:rsidRDefault="00D924F4" w:rsidP="00A672A7">
            <w:pPr>
              <w:jc w:val="center"/>
              <w:rPr>
                <w:sz w:val="20"/>
                <w:szCs w:val="20"/>
              </w:rPr>
            </w:pPr>
            <w:r w:rsidRPr="00483849">
              <w:rPr>
                <w:sz w:val="20"/>
                <w:szCs w:val="20"/>
              </w:rPr>
              <w:t>Место поставки</w:t>
            </w:r>
          </w:p>
        </w:tc>
        <w:tc>
          <w:tcPr>
            <w:tcW w:w="1250" w:type="dxa"/>
            <w:gridSpan w:val="3"/>
            <w:vAlign w:val="center"/>
          </w:tcPr>
          <w:p w14:paraId="061A7FF6" w14:textId="187D8D87" w:rsidR="00D924F4" w:rsidRPr="00483849" w:rsidRDefault="00D924F4" w:rsidP="00A672A7">
            <w:pPr>
              <w:jc w:val="center"/>
              <w:rPr>
                <w:sz w:val="20"/>
                <w:szCs w:val="20"/>
              </w:rPr>
            </w:pPr>
            <w:r w:rsidRPr="00483849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35" w:type="dxa"/>
            <w:gridSpan w:val="2"/>
          </w:tcPr>
          <w:p w14:paraId="5108E872" w14:textId="77777777" w:rsidR="00057090" w:rsidRDefault="00057090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00A3D8E" w14:textId="77777777" w:rsidR="00057090" w:rsidRDefault="00057090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17369A8" w14:textId="77777777" w:rsidR="00057090" w:rsidRDefault="00057090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DCDE720" w14:textId="77777777" w:rsidR="00057090" w:rsidRDefault="00057090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BF41F32" w14:textId="77777777" w:rsidR="00057090" w:rsidRDefault="00057090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549C472" w14:textId="06DF0C02" w:rsidR="00057090" w:rsidRDefault="00057090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5DC5F0D" w14:textId="77777777" w:rsidR="00057090" w:rsidRDefault="00057090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3E90E7E" w14:textId="77777777" w:rsidR="00057090" w:rsidRDefault="00057090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6EEA070" w14:textId="77777777" w:rsidR="00057090" w:rsidRDefault="00057090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C51F9D7" w14:textId="77777777" w:rsidR="00057090" w:rsidRDefault="00057090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1A41677" w14:textId="77777777" w:rsidR="00057090" w:rsidRDefault="00057090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F1F30B9" w14:textId="77777777" w:rsidR="00057090" w:rsidRDefault="00057090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6C5BE8A" w14:textId="1EFEC6D9" w:rsidR="00D924F4" w:rsidRPr="00483849" w:rsidRDefault="00057090" w:rsidP="00A672A7">
            <w:pPr>
              <w:jc w:val="center"/>
              <w:rPr>
                <w:sz w:val="20"/>
                <w:szCs w:val="20"/>
              </w:rPr>
            </w:pPr>
            <w:r w:rsidRPr="00057090">
              <w:rPr>
                <w:color w:val="000000"/>
                <w:sz w:val="20"/>
                <w:szCs w:val="20"/>
              </w:rPr>
              <w:t>Код ЕНСТРУ</w:t>
            </w:r>
          </w:p>
        </w:tc>
        <w:tc>
          <w:tcPr>
            <w:tcW w:w="635" w:type="dxa"/>
          </w:tcPr>
          <w:p w14:paraId="6D63755A" w14:textId="77777777" w:rsidR="00057090" w:rsidRDefault="00057090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D9A1321" w14:textId="77777777" w:rsidR="00057090" w:rsidRDefault="00057090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406AFD3" w14:textId="77777777" w:rsidR="00057090" w:rsidRDefault="00057090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B75EA5F" w14:textId="77777777" w:rsidR="00057090" w:rsidRDefault="00057090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BBFEF8C" w14:textId="77777777" w:rsidR="00057090" w:rsidRDefault="00057090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D98C71D" w14:textId="77777777" w:rsidR="00057090" w:rsidRDefault="00057090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BD9DDBF" w14:textId="623743A5" w:rsidR="00057090" w:rsidRDefault="00057090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D2B0D8B" w14:textId="77777777" w:rsidR="00057090" w:rsidRDefault="00057090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4BE72B4" w14:textId="77777777" w:rsidR="00057090" w:rsidRDefault="00057090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3E14E7D" w14:textId="77777777" w:rsidR="00057090" w:rsidRDefault="00057090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44D4B6E" w14:textId="77777777" w:rsidR="00057090" w:rsidRDefault="00057090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5DC4A01" w14:textId="77777777" w:rsidR="00057090" w:rsidRDefault="00057090" w:rsidP="00A672A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25F9957" w14:textId="64539732" w:rsidR="00D924F4" w:rsidRPr="00483849" w:rsidRDefault="00057090" w:rsidP="00A672A7">
            <w:pPr>
              <w:jc w:val="center"/>
              <w:rPr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Ед. изм. ЕНСТРУ</w:t>
            </w:r>
          </w:p>
        </w:tc>
        <w:tc>
          <w:tcPr>
            <w:tcW w:w="635" w:type="dxa"/>
            <w:gridSpan w:val="2"/>
            <w:vAlign w:val="center"/>
          </w:tcPr>
          <w:p w14:paraId="6CC2D12F" w14:textId="77777777" w:rsidR="00057090" w:rsidRDefault="00057090" w:rsidP="00A672A7">
            <w:pPr>
              <w:jc w:val="center"/>
              <w:rPr>
                <w:sz w:val="20"/>
                <w:szCs w:val="20"/>
              </w:rPr>
            </w:pPr>
          </w:p>
          <w:p w14:paraId="0EF4BF34" w14:textId="77777777" w:rsidR="00057090" w:rsidRDefault="00057090" w:rsidP="00A672A7">
            <w:pPr>
              <w:jc w:val="center"/>
              <w:rPr>
                <w:sz w:val="20"/>
                <w:szCs w:val="20"/>
              </w:rPr>
            </w:pPr>
          </w:p>
          <w:p w14:paraId="6E704DDC" w14:textId="77777777" w:rsidR="00057090" w:rsidRDefault="00057090" w:rsidP="00A672A7">
            <w:pPr>
              <w:jc w:val="center"/>
              <w:rPr>
                <w:sz w:val="20"/>
                <w:szCs w:val="20"/>
              </w:rPr>
            </w:pPr>
          </w:p>
          <w:p w14:paraId="5DA320ED" w14:textId="77777777" w:rsidR="00057090" w:rsidRDefault="00057090" w:rsidP="00A672A7">
            <w:pPr>
              <w:jc w:val="center"/>
              <w:rPr>
                <w:sz w:val="20"/>
                <w:szCs w:val="20"/>
              </w:rPr>
            </w:pPr>
          </w:p>
          <w:p w14:paraId="41ABC201" w14:textId="6567E403" w:rsidR="00D924F4" w:rsidRPr="00483849" w:rsidRDefault="00D924F4" w:rsidP="00A672A7">
            <w:pPr>
              <w:jc w:val="center"/>
              <w:rPr>
                <w:sz w:val="20"/>
                <w:szCs w:val="20"/>
              </w:rPr>
            </w:pPr>
            <w:r w:rsidRPr="00483849">
              <w:rPr>
                <w:sz w:val="20"/>
                <w:szCs w:val="20"/>
              </w:rPr>
              <w:t>Единица</w:t>
            </w:r>
          </w:p>
          <w:p w14:paraId="753E7EB2" w14:textId="77777777" w:rsidR="00D924F4" w:rsidRPr="00483849" w:rsidRDefault="00D924F4" w:rsidP="00A672A7">
            <w:pPr>
              <w:jc w:val="center"/>
              <w:rPr>
                <w:sz w:val="20"/>
                <w:szCs w:val="20"/>
              </w:rPr>
            </w:pPr>
            <w:r w:rsidRPr="00483849">
              <w:rPr>
                <w:sz w:val="20"/>
                <w:szCs w:val="20"/>
              </w:rPr>
              <w:t>измерения</w:t>
            </w:r>
          </w:p>
        </w:tc>
        <w:tc>
          <w:tcPr>
            <w:tcW w:w="850" w:type="dxa"/>
            <w:gridSpan w:val="2"/>
            <w:vAlign w:val="center"/>
          </w:tcPr>
          <w:p w14:paraId="4FEEFF2B" w14:textId="77777777" w:rsidR="00057090" w:rsidRDefault="00057090" w:rsidP="00057090">
            <w:pPr>
              <w:rPr>
                <w:sz w:val="20"/>
                <w:szCs w:val="20"/>
              </w:rPr>
            </w:pPr>
          </w:p>
          <w:p w14:paraId="798F66CD" w14:textId="2EAD785B" w:rsidR="00D924F4" w:rsidRPr="00483849" w:rsidRDefault="00D924F4" w:rsidP="00057090">
            <w:pPr>
              <w:rPr>
                <w:sz w:val="20"/>
                <w:szCs w:val="20"/>
              </w:rPr>
            </w:pPr>
            <w:r w:rsidRPr="00483849">
              <w:rPr>
                <w:sz w:val="20"/>
                <w:szCs w:val="20"/>
              </w:rPr>
              <w:t>Годовой</w:t>
            </w:r>
          </w:p>
          <w:p w14:paraId="0D67B54C" w14:textId="77777777" w:rsidR="00D924F4" w:rsidRPr="00483849" w:rsidRDefault="00D924F4" w:rsidP="00A672A7">
            <w:pPr>
              <w:jc w:val="center"/>
              <w:rPr>
                <w:sz w:val="20"/>
                <w:szCs w:val="20"/>
              </w:rPr>
            </w:pPr>
            <w:r w:rsidRPr="00483849">
              <w:rPr>
                <w:sz w:val="20"/>
                <w:szCs w:val="20"/>
              </w:rPr>
              <w:t>объем</w:t>
            </w:r>
          </w:p>
        </w:tc>
        <w:tc>
          <w:tcPr>
            <w:tcW w:w="784" w:type="dxa"/>
            <w:vAlign w:val="center"/>
          </w:tcPr>
          <w:p w14:paraId="5EA2CA99" w14:textId="77777777" w:rsidR="00D924F4" w:rsidRPr="00483849" w:rsidRDefault="00D924F4" w:rsidP="00A672A7">
            <w:pPr>
              <w:ind w:left="-21"/>
              <w:jc w:val="center"/>
              <w:rPr>
                <w:sz w:val="20"/>
                <w:szCs w:val="20"/>
              </w:rPr>
            </w:pPr>
            <w:r w:rsidRPr="00483849">
              <w:rPr>
                <w:sz w:val="20"/>
                <w:szCs w:val="20"/>
              </w:rPr>
              <w:t>Сумма, планируемая для закупок товаров, работ и услуг, без учета НДС (тыс. тенге)</w:t>
            </w:r>
          </w:p>
        </w:tc>
        <w:tc>
          <w:tcPr>
            <w:tcW w:w="686" w:type="dxa"/>
            <w:vAlign w:val="center"/>
          </w:tcPr>
          <w:p w14:paraId="6ED7A903" w14:textId="77777777" w:rsidR="00057090" w:rsidRDefault="00057090" w:rsidP="00A672A7">
            <w:pPr>
              <w:jc w:val="center"/>
              <w:rPr>
                <w:sz w:val="20"/>
                <w:szCs w:val="20"/>
              </w:rPr>
            </w:pPr>
          </w:p>
          <w:p w14:paraId="44CFCF2B" w14:textId="77777777" w:rsidR="00057090" w:rsidRDefault="00057090" w:rsidP="00A672A7">
            <w:pPr>
              <w:jc w:val="center"/>
              <w:rPr>
                <w:sz w:val="20"/>
                <w:szCs w:val="20"/>
              </w:rPr>
            </w:pPr>
          </w:p>
          <w:p w14:paraId="26432CF2" w14:textId="734B794A" w:rsidR="00D924F4" w:rsidRPr="00483849" w:rsidRDefault="00D924F4" w:rsidP="00A672A7">
            <w:pPr>
              <w:jc w:val="center"/>
              <w:rPr>
                <w:sz w:val="20"/>
                <w:szCs w:val="20"/>
              </w:rPr>
            </w:pPr>
            <w:r w:rsidRPr="00483849">
              <w:rPr>
                <w:sz w:val="20"/>
                <w:szCs w:val="20"/>
              </w:rPr>
              <w:t>Срок закупки</w:t>
            </w:r>
          </w:p>
        </w:tc>
        <w:tc>
          <w:tcPr>
            <w:tcW w:w="874" w:type="dxa"/>
            <w:vAlign w:val="center"/>
          </w:tcPr>
          <w:p w14:paraId="712625C8" w14:textId="77777777" w:rsidR="00057090" w:rsidRDefault="00057090" w:rsidP="00A672A7">
            <w:pPr>
              <w:jc w:val="center"/>
              <w:rPr>
                <w:sz w:val="20"/>
                <w:szCs w:val="20"/>
              </w:rPr>
            </w:pPr>
          </w:p>
          <w:p w14:paraId="7A1FFFD3" w14:textId="07876B25" w:rsidR="00D924F4" w:rsidRPr="00483849" w:rsidRDefault="00D924F4" w:rsidP="00A672A7">
            <w:pPr>
              <w:jc w:val="center"/>
              <w:rPr>
                <w:sz w:val="20"/>
                <w:szCs w:val="20"/>
              </w:rPr>
            </w:pPr>
            <w:r w:rsidRPr="00483849">
              <w:rPr>
                <w:sz w:val="20"/>
                <w:szCs w:val="20"/>
              </w:rPr>
              <w:t>Способ</w:t>
            </w:r>
          </w:p>
          <w:p w14:paraId="38A63F88" w14:textId="77777777" w:rsidR="00D924F4" w:rsidRPr="00483849" w:rsidRDefault="00D924F4" w:rsidP="00A672A7">
            <w:pPr>
              <w:jc w:val="center"/>
              <w:rPr>
                <w:sz w:val="20"/>
                <w:szCs w:val="20"/>
              </w:rPr>
            </w:pPr>
            <w:r w:rsidRPr="00483849">
              <w:rPr>
                <w:sz w:val="20"/>
                <w:szCs w:val="20"/>
              </w:rPr>
              <w:t>закупки</w:t>
            </w:r>
          </w:p>
        </w:tc>
        <w:tc>
          <w:tcPr>
            <w:tcW w:w="469" w:type="dxa"/>
            <w:gridSpan w:val="2"/>
            <w:vAlign w:val="center"/>
          </w:tcPr>
          <w:p w14:paraId="5CE0243D" w14:textId="77777777" w:rsidR="00D924F4" w:rsidRPr="00483849" w:rsidRDefault="00D924F4" w:rsidP="00A672A7">
            <w:pPr>
              <w:jc w:val="center"/>
              <w:rPr>
                <w:sz w:val="20"/>
                <w:szCs w:val="20"/>
              </w:rPr>
            </w:pPr>
            <w:r w:rsidRPr="00483849">
              <w:rPr>
                <w:sz w:val="20"/>
                <w:szCs w:val="20"/>
              </w:rPr>
              <w:t>Основание для закупки способом из одного источника</w:t>
            </w:r>
          </w:p>
        </w:tc>
        <w:tc>
          <w:tcPr>
            <w:tcW w:w="1151" w:type="dxa"/>
            <w:gridSpan w:val="2"/>
            <w:vAlign w:val="center"/>
          </w:tcPr>
          <w:p w14:paraId="59D08CDA" w14:textId="587D5CAA" w:rsidR="00D924F4" w:rsidRPr="00483849" w:rsidRDefault="00D924F4" w:rsidP="00A672A7">
            <w:pPr>
              <w:jc w:val="center"/>
              <w:rPr>
                <w:sz w:val="20"/>
                <w:szCs w:val="20"/>
              </w:rPr>
            </w:pPr>
            <w:r w:rsidRPr="00483849">
              <w:rPr>
                <w:sz w:val="20"/>
                <w:szCs w:val="20"/>
              </w:rPr>
              <w:t>Место поставки</w:t>
            </w:r>
          </w:p>
        </w:tc>
      </w:tr>
      <w:tr w:rsidR="00D924F4" w:rsidRPr="00483849" w14:paraId="27F51B0E" w14:textId="77777777" w:rsidTr="00F326D3">
        <w:tblPrEx>
          <w:tblLook w:val="0000" w:firstRow="0" w:lastRow="0" w:firstColumn="0" w:lastColumn="0" w:noHBand="0" w:noVBand="0"/>
        </w:tblPrEx>
        <w:trPr>
          <w:trHeight w:val="225"/>
          <w:jc w:val="center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5471" w14:textId="071D5B33" w:rsidR="00D924F4" w:rsidRPr="00483849" w:rsidRDefault="00D924F4" w:rsidP="000855FD">
            <w:pPr>
              <w:rPr>
                <w:b/>
                <w:sz w:val="20"/>
                <w:szCs w:val="20"/>
              </w:rPr>
            </w:pPr>
            <w:r w:rsidRPr="00483849">
              <w:rPr>
                <w:b/>
                <w:sz w:val="20"/>
                <w:szCs w:val="20"/>
              </w:rPr>
              <w:t>Услуги: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FE43" w14:textId="77777777" w:rsidR="00D924F4" w:rsidRPr="00483849" w:rsidRDefault="00D924F4" w:rsidP="000855FD">
            <w:pPr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9241" w14:textId="77777777" w:rsidR="00D924F4" w:rsidRPr="00483849" w:rsidRDefault="00D924F4" w:rsidP="000855FD">
            <w:pPr>
              <w:rPr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9BD8" w14:textId="4D8CA764" w:rsidR="00D924F4" w:rsidRPr="00483849" w:rsidRDefault="00D924F4" w:rsidP="000855FD">
            <w:pPr>
              <w:rPr>
                <w:b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19E4" w14:textId="77777777" w:rsidR="00D924F4" w:rsidRPr="00483849" w:rsidRDefault="00D924F4" w:rsidP="000855FD">
            <w:pPr>
              <w:rPr>
                <w:b/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6A78" w14:textId="77777777" w:rsidR="00D924F4" w:rsidRPr="00483849" w:rsidRDefault="00D924F4" w:rsidP="000855FD">
            <w:pPr>
              <w:rPr>
                <w:b/>
                <w:sz w:val="20"/>
                <w:szCs w:val="20"/>
              </w:rPr>
            </w:pPr>
          </w:p>
        </w:tc>
        <w:tc>
          <w:tcPr>
            <w:tcW w:w="1082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E697" w14:textId="588A846F" w:rsidR="00D924F4" w:rsidRPr="00483849" w:rsidRDefault="00D924F4" w:rsidP="000855FD">
            <w:pPr>
              <w:rPr>
                <w:b/>
                <w:sz w:val="20"/>
                <w:szCs w:val="20"/>
              </w:rPr>
            </w:pPr>
            <w:r w:rsidRPr="00483849">
              <w:rPr>
                <w:b/>
                <w:sz w:val="20"/>
                <w:szCs w:val="20"/>
              </w:rPr>
              <w:t xml:space="preserve">                                                                                        </w:t>
            </w:r>
            <w:r w:rsidRPr="00483849">
              <w:rPr>
                <w:b/>
                <w:sz w:val="20"/>
                <w:szCs w:val="20"/>
                <w:lang w:val="en-US"/>
              </w:rPr>
              <w:t xml:space="preserve">   </w:t>
            </w:r>
            <w:r w:rsidRPr="00483849">
              <w:rPr>
                <w:b/>
                <w:sz w:val="20"/>
                <w:szCs w:val="20"/>
              </w:rPr>
              <w:t xml:space="preserve">  Изменить:</w:t>
            </w:r>
          </w:p>
        </w:tc>
      </w:tr>
      <w:tr w:rsidR="00F326D3" w:rsidRPr="00483849" w14:paraId="7971AFF0" w14:textId="77777777" w:rsidTr="00F326D3">
        <w:tblPrEx>
          <w:tblLook w:val="0000" w:firstRow="0" w:lastRow="0" w:firstColumn="0" w:lastColumn="0" w:noHBand="0" w:noVBand="0"/>
        </w:tblPrEx>
        <w:trPr>
          <w:gridAfter w:val="2"/>
          <w:wAfter w:w="39" w:type="dxa"/>
          <w:trHeight w:val="820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8DAB7" w14:textId="35136FCC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057090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B807D" w14:textId="2F5ACA0E" w:rsidR="00F326D3" w:rsidRPr="00483849" w:rsidRDefault="00F326D3" w:rsidP="00F326D3">
            <w:pPr>
              <w:rPr>
                <w:color w:val="000000"/>
                <w:sz w:val="20"/>
                <w:szCs w:val="20"/>
              </w:rPr>
            </w:pPr>
            <w:r w:rsidRPr="00057090">
              <w:rPr>
                <w:color w:val="000000"/>
                <w:sz w:val="20"/>
                <w:szCs w:val="20"/>
              </w:rPr>
              <w:t xml:space="preserve">Услуга по </w:t>
            </w:r>
            <w:r w:rsidR="00904324" w:rsidRPr="00057090">
              <w:rPr>
                <w:color w:val="000000"/>
                <w:sz w:val="20"/>
                <w:szCs w:val="20"/>
              </w:rPr>
              <w:t>вывозу ТБО</w:t>
            </w:r>
            <w:r w:rsidRPr="00057090">
              <w:rPr>
                <w:color w:val="000000"/>
                <w:sz w:val="20"/>
                <w:szCs w:val="20"/>
              </w:rPr>
              <w:t xml:space="preserve"> территориальных электрических сетей г. Алтай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510D04" w14:textId="77777777" w:rsidR="00F326D3" w:rsidRDefault="00F326D3" w:rsidP="00F326D3">
            <w:pPr>
              <w:rPr>
                <w:color w:val="000000"/>
                <w:sz w:val="20"/>
                <w:szCs w:val="20"/>
              </w:rPr>
            </w:pPr>
          </w:p>
          <w:p w14:paraId="466D2313" w14:textId="77777777" w:rsidR="00F326D3" w:rsidRDefault="00F326D3" w:rsidP="00F326D3">
            <w:pPr>
              <w:rPr>
                <w:color w:val="000000"/>
                <w:sz w:val="20"/>
                <w:szCs w:val="20"/>
              </w:rPr>
            </w:pPr>
          </w:p>
          <w:p w14:paraId="63E77AD3" w14:textId="77777777" w:rsidR="00F326D3" w:rsidRDefault="00F326D3" w:rsidP="00F326D3">
            <w:pPr>
              <w:rPr>
                <w:color w:val="000000"/>
                <w:sz w:val="20"/>
                <w:szCs w:val="20"/>
              </w:rPr>
            </w:pPr>
          </w:p>
          <w:p w14:paraId="425FD236" w14:textId="77777777" w:rsidR="00F326D3" w:rsidRDefault="00F326D3" w:rsidP="00F326D3">
            <w:pPr>
              <w:rPr>
                <w:color w:val="000000"/>
                <w:sz w:val="20"/>
                <w:szCs w:val="20"/>
              </w:rPr>
            </w:pPr>
          </w:p>
          <w:p w14:paraId="709D055D" w14:textId="7110281F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057090">
              <w:rPr>
                <w:color w:val="000000"/>
                <w:sz w:val="20"/>
                <w:szCs w:val="20"/>
              </w:rPr>
              <w:t>381129.000.000000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2A8B" w14:textId="77777777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9CCE4F3" w14:textId="77777777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477F892" w14:textId="77777777" w:rsidR="00F326D3" w:rsidRDefault="00F326D3" w:rsidP="00F326D3">
            <w:pPr>
              <w:rPr>
                <w:color w:val="000000"/>
                <w:sz w:val="20"/>
                <w:szCs w:val="20"/>
              </w:rPr>
            </w:pPr>
          </w:p>
          <w:p w14:paraId="6987DF04" w14:textId="77777777" w:rsidR="00F326D3" w:rsidRDefault="00F326D3" w:rsidP="00F326D3">
            <w:pPr>
              <w:rPr>
                <w:color w:val="000000"/>
                <w:sz w:val="20"/>
                <w:szCs w:val="20"/>
              </w:rPr>
            </w:pPr>
          </w:p>
          <w:p w14:paraId="52E3A557" w14:textId="1C837E76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5114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ACB75" w14:textId="7B973ED1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услуга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BFA9C" w14:textId="7451E2D7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9E181" w14:textId="04784952" w:rsidR="00F326D3" w:rsidRPr="00483849" w:rsidRDefault="00F326D3" w:rsidP="00F326D3">
            <w:pPr>
              <w:rPr>
                <w:color w:val="000000"/>
                <w:sz w:val="20"/>
                <w:szCs w:val="20"/>
              </w:rPr>
            </w:pPr>
            <w:r w:rsidRPr="00A4095C">
              <w:rPr>
                <w:color w:val="000000"/>
                <w:sz w:val="20"/>
                <w:szCs w:val="20"/>
              </w:rPr>
              <w:t>93,57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CF07D" w14:textId="15A181F8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A4095C">
              <w:rPr>
                <w:color w:val="000000"/>
                <w:sz w:val="20"/>
                <w:szCs w:val="20"/>
              </w:rPr>
              <w:t>Октябрь-декабрь 2023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C5D8" w14:textId="7003BCE4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A4095C">
              <w:rPr>
                <w:color w:val="000000"/>
                <w:sz w:val="20"/>
                <w:szCs w:val="20"/>
              </w:rPr>
              <w:t>Запрос ценовых предложений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F8E4" w14:textId="77777777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FB67" w14:textId="5A7260B3" w:rsidR="00F326D3" w:rsidRPr="00483849" w:rsidRDefault="00F326D3" w:rsidP="00F326D3">
            <w:pPr>
              <w:rPr>
                <w:color w:val="000000"/>
                <w:sz w:val="20"/>
                <w:szCs w:val="20"/>
              </w:rPr>
            </w:pPr>
            <w:r w:rsidRPr="00A4095C">
              <w:rPr>
                <w:color w:val="000000"/>
                <w:sz w:val="20"/>
                <w:szCs w:val="20"/>
              </w:rPr>
              <w:t>г. Усть-Каменогорск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5737" w14:textId="2B58437D" w:rsidR="00F326D3" w:rsidRPr="00483849" w:rsidRDefault="00F326D3" w:rsidP="00F326D3">
            <w:pPr>
              <w:rPr>
                <w:color w:val="000000"/>
                <w:sz w:val="20"/>
                <w:szCs w:val="20"/>
              </w:rPr>
            </w:pPr>
            <w:r w:rsidRPr="00057090">
              <w:rPr>
                <w:color w:val="000000"/>
                <w:sz w:val="20"/>
                <w:szCs w:val="20"/>
              </w:rPr>
              <w:t xml:space="preserve">Услуга по </w:t>
            </w:r>
            <w:r w:rsidR="00904324" w:rsidRPr="00057090">
              <w:rPr>
                <w:color w:val="000000"/>
                <w:sz w:val="20"/>
                <w:szCs w:val="20"/>
              </w:rPr>
              <w:t>вывозу ТБО</w:t>
            </w:r>
            <w:r w:rsidRPr="00057090">
              <w:rPr>
                <w:color w:val="000000"/>
                <w:sz w:val="20"/>
                <w:szCs w:val="20"/>
              </w:rPr>
              <w:t xml:space="preserve"> территориальных электрических сетей г. Алтай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98869B" w14:textId="77777777" w:rsidR="00F326D3" w:rsidRPr="00A4095C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A70DC3A" w14:textId="77777777" w:rsidR="00F326D3" w:rsidRPr="00A4095C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6BD508B" w14:textId="77777777" w:rsidR="00F326D3" w:rsidRPr="00A4095C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AB7A6AF" w14:textId="57C7DC88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A4095C">
              <w:rPr>
                <w:color w:val="000000"/>
                <w:sz w:val="20"/>
                <w:szCs w:val="20"/>
              </w:rPr>
              <w:t>381129.000.000000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26F2" w14:textId="77777777" w:rsidR="00F326D3" w:rsidRPr="00A4095C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236EE14" w14:textId="77777777" w:rsidR="00F326D3" w:rsidRPr="00A4095C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05838C7" w14:textId="77777777" w:rsidR="00F326D3" w:rsidRPr="00A4095C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28248E9" w14:textId="2386F706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A4095C">
              <w:rPr>
                <w:color w:val="000000"/>
                <w:sz w:val="20"/>
                <w:szCs w:val="20"/>
              </w:rPr>
              <w:t>5114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3FB78" w14:textId="0BBF6BA9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A4095C">
              <w:rPr>
                <w:color w:val="000000"/>
                <w:sz w:val="20"/>
                <w:szCs w:val="20"/>
              </w:rPr>
              <w:t>услуга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308DA" w14:textId="4991FB00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A4095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7805E" w14:textId="00570938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A4095C">
              <w:rPr>
                <w:color w:val="000000"/>
                <w:sz w:val="20"/>
                <w:szCs w:val="20"/>
              </w:rPr>
              <w:t>93,57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46293" w14:textId="26095122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A4095C">
              <w:rPr>
                <w:color w:val="000000"/>
                <w:sz w:val="20"/>
                <w:szCs w:val="20"/>
              </w:rPr>
              <w:t>Октябрь-декабрь 2023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685BA" w14:textId="4E7A4A23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A4095C">
              <w:rPr>
                <w:color w:val="000000"/>
                <w:sz w:val="20"/>
                <w:szCs w:val="20"/>
              </w:rPr>
              <w:t>Запрос ценовых предложений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53918" w14:textId="77777777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FF65" w14:textId="447AFF33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г. Алтай</w:t>
            </w:r>
          </w:p>
        </w:tc>
      </w:tr>
      <w:tr w:rsidR="00F326D3" w:rsidRPr="00483849" w14:paraId="07AEFF92" w14:textId="77777777" w:rsidTr="00F326D3">
        <w:tblPrEx>
          <w:tblLook w:val="0000" w:firstRow="0" w:lastRow="0" w:firstColumn="0" w:lastColumn="0" w:noHBand="0" w:noVBand="0"/>
        </w:tblPrEx>
        <w:trPr>
          <w:gridAfter w:val="2"/>
          <w:wAfter w:w="39" w:type="dxa"/>
          <w:trHeight w:val="820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79E9" w14:textId="3D9D233D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A4095C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C8C88" w14:textId="505DC196" w:rsidR="00F326D3" w:rsidRPr="00483849" w:rsidRDefault="00F326D3" w:rsidP="00F326D3">
            <w:pPr>
              <w:rPr>
                <w:color w:val="000000"/>
                <w:sz w:val="20"/>
                <w:szCs w:val="20"/>
              </w:rPr>
            </w:pPr>
            <w:r w:rsidRPr="00A4095C">
              <w:rPr>
                <w:color w:val="000000"/>
                <w:sz w:val="20"/>
                <w:szCs w:val="20"/>
              </w:rPr>
              <w:t xml:space="preserve">Услуга по вывозу </w:t>
            </w:r>
            <w:r>
              <w:rPr>
                <w:color w:val="000000"/>
                <w:sz w:val="20"/>
                <w:szCs w:val="20"/>
              </w:rPr>
              <w:t>ТБО</w:t>
            </w:r>
            <w:r w:rsidRPr="00A4095C">
              <w:rPr>
                <w:color w:val="000000"/>
                <w:sz w:val="20"/>
                <w:szCs w:val="20"/>
              </w:rPr>
              <w:t xml:space="preserve"> Риддерских территориальных электрических сетей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87CF2" w14:textId="77777777" w:rsidR="00F326D3" w:rsidRDefault="00F326D3" w:rsidP="00F326D3">
            <w:pPr>
              <w:rPr>
                <w:color w:val="000000"/>
                <w:sz w:val="20"/>
                <w:szCs w:val="20"/>
              </w:rPr>
            </w:pPr>
          </w:p>
          <w:p w14:paraId="073E2782" w14:textId="77777777" w:rsidR="00F326D3" w:rsidRDefault="00F326D3" w:rsidP="00F326D3">
            <w:pPr>
              <w:rPr>
                <w:color w:val="000000"/>
                <w:sz w:val="20"/>
                <w:szCs w:val="20"/>
              </w:rPr>
            </w:pPr>
          </w:p>
          <w:p w14:paraId="767E66A9" w14:textId="77777777" w:rsidR="00F326D3" w:rsidRDefault="00F326D3" w:rsidP="00F326D3">
            <w:pPr>
              <w:rPr>
                <w:color w:val="000000"/>
                <w:sz w:val="20"/>
                <w:szCs w:val="20"/>
              </w:rPr>
            </w:pPr>
          </w:p>
          <w:p w14:paraId="6A3569B0" w14:textId="77777777" w:rsidR="00F326D3" w:rsidRDefault="00F326D3" w:rsidP="00F326D3">
            <w:pPr>
              <w:rPr>
                <w:color w:val="000000"/>
                <w:sz w:val="20"/>
                <w:szCs w:val="20"/>
              </w:rPr>
            </w:pPr>
          </w:p>
          <w:p w14:paraId="05F7E951" w14:textId="1E246E5D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A4095C">
              <w:rPr>
                <w:color w:val="000000"/>
                <w:sz w:val="20"/>
                <w:szCs w:val="20"/>
              </w:rPr>
              <w:t>381129.000.000000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AF10" w14:textId="77777777" w:rsidR="00F326D3" w:rsidRPr="00A4095C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D0AEB62" w14:textId="77777777" w:rsidR="00F326D3" w:rsidRPr="00A4095C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6F4B7BC" w14:textId="77777777" w:rsidR="00F326D3" w:rsidRDefault="00F326D3" w:rsidP="00F326D3">
            <w:pPr>
              <w:rPr>
                <w:color w:val="000000"/>
                <w:sz w:val="20"/>
                <w:szCs w:val="20"/>
              </w:rPr>
            </w:pPr>
          </w:p>
          <w:p w14:paraId="25399CC9" w14:textId="77777777" w:rsidR="00F326D3" w:rsidRDefault="00F326D3" w:rsidP="00F326D3">
            <w:pPr>
              <w:rPr>
                <w:color w:val="000000"/>
                <w:sz w:val="20"/>
                <w:szCs w:val="20"/>
              </w:rPr>
            </w:pPr>
          </w:p>
          <w:p w14:paraId="12BE8CD7" w14:textId="2E409DAB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A4095C">
              <w:rPr>
                <w:color w:val="000000"/>
                <w:sz w:val="20"/>
                <w:szCs w:val="20"/>
              </w:rPr>
              <w:t>5114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C15D" w14:textId="7FED6A01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A4095C">
              <w:rPr>
                <w:color w:val="000000"/>
                <w:sz w:val="20"/>
                <w:szCs w:val="20"/>
              </w:rPr>
              <w:t>услуга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FDB88" w14:textId="5208B41B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A4095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5ECEF" w14:textId="32F24082" w:rsidR="00F326D3" w:rsidRPr="00483849" w:rsidRDefault="00F326D3" w:rsidP="00F326D3">
            <w:pPr>
              <w:rPr>
                <w:color w:val="000000"/>
                <w:sz w:val="20"/>
                <w:szCs w:val="20"/>
              </w:rPr>
            </w:pPr>
            <w:r w:rsidRPr="00A4095C">
              <w:rPr>
                <w:color w:val="000000"/>
                <w:sz w:val="20"/>
                <w:szCs w:val="20"/>
              </w:rPr>
              <w:t>77,81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F88D6" w14:textId="12A186C2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A4095C">
              <w:rPr>
                <w:color w:val="000000"/>
                <w:sz w:val="20"/>
                <w:szCs w:val="20"/>
              </w:rPr>
              <w:t>Октябрь-декабрь 2023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11E75" w14:textId="59BB778C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A4095C">
              <w:rPr>
                <w:color w:val="000000"/>
                <w:sz w:val="20"/>
                <w:szCs w:val="20"/>
              </w:rPr>
              <w:t>Запрос ценовых предложений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A487E" w14:textId="77777777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E961" w14:textId="07E6231C" w:rsidR="00F326D3" w:rsidRPr="00483849" w:rsidRDefault="00F326D3" w:rsidP="00F326D3">
            <w:pPr>
              <w:rPr>
                <w:color w:val="000000"/>
                <w:sz w:val="20"/>
                <w:szCs w:val="20"/>
              </w:rPr>
            </w:pPr>
            <w:r w:rsidRPr="00A4095C">
              <w:rPr>
                <w:color w:val="000000"/>
                <w:sz w:val="20"/>
                <w:szCs w:val="20"/>
              </w:rPr>
              <w:t>г. Усть-Каменогорск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525C1" w14:textId="22DD9635" w:rsidR="00F326D3" w:rsidRPr="00483849" w:rsidRDefault="00F326D3" w:rsidP="00F326D3">
            <w:pPr>
              <w:rPr>
                <w:color w:val="000000"/>
                <w:sz w:val="20"/>
                <w:szCs w:val="20"/>
              </w:rPr>
            </w:pPr>
            <w:r w:rsidRPr="00A4095C">
              <w:rPr>
                <w:color w:val="000000"/>
                <w:sz w:val="20"/>
                <w:szCs w:val="20"/>
              </w:rPr>
              <w:t xml:space="preserve">Услуга по вывозу </w:t>
            </w:r>
            <w:r>
              <w:rPr>
                <w:color w:val="000000"/>
                <w:sz w:val="20"/>
                <w:szCs w:val="20"/>
              </w:rPr>
              <w:t>ТБО</w:t>
            </w:r>
            <w:r w:rsidRPr="00A4095C">
              <w:rPr>
                <w:color w:val="000000"/>
                <w:sz w:val="20"/>
                <w:szCs w:val="20"/>
              </w:rPr>
              <w:t xml:space="preserve"> Риддерских территориальных электрических сетей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D8291A" w14:textId="77777777" w:rsidR="00F326D3" w:rsidRPr="00A4095C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4AD869C" w14:textId="77777777" w:rsidR="00F326D3" w:rsidRPr="00A4095C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0120967" w14:textId="77777777" w:rsidR="00F326D3" w:rsidRPr="00A4095C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6B605B9" w14:textId="7EFFA27C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A4095C">
              <w:rPr>
                <w:color w:val="000000"/>
                <w:sz w:val="20"/>
                <w:szCs w:val="20"/>
              </w:rPr>
              <w:t>381129.000.000000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68CF" w14:textId="77777777" w:rsidR="00F326D3" w:rsidRPr="00A4095C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406871E" w14:textId="77777777" w:rsidR="00F326D3" w:rsidRPr="00A4095C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97A7366" w14:textId="77777777" w:rsidR="00F326D3" w:rsidRPr="00A4095C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9A9E04E" w14:textId="77777777" w:rsidR="00F326D3" w:rsidRPr="00A4095C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0067548" w14:textId="750ED86A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A4095C">
              <w:rPr>
                <w:color w:val="000000"/>
                <w:sz w:val="20"/>
                <w:szCs w:val="20"/>
              </w:rPr>
              <w:t>5114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144A" w14:textId="559150AB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A4095C">
              <w:rPr>
                <w:color w:val="000000"/>
                <w:sz w:val="20"/>
                <w:szCs w:val="20"/>
              </w:rPr>
              <w:t>услуга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1926" w14:textId="42D09B32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A4095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A9E78" w14:textId="57DE964B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A4095C">
              <w:rPr>
                <w:color w:val="000000"/>
                <w:sz w:val="20"/>
                <w:szCs w:val="20"/>
              </w:rPr>
              <w:t>77,81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4F5C" w14:textId="11389FE1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A4095C">
              <w:rPr>
                <w:color w:val="000000"/>
                <w:sz w:val="20"/>
                <w:szCs w:val="20"/>
              </w:rPr>
              <w:t>Октябрь-декабрь 2023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80AB" w14:textId="445A2C0B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Запрос ценовых предложений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010E4" w14:textId="77777777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BC77" w14:textId="52586967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83849">
              <w:rPr>
                <w:color w:val="000000"/>
                <w:sz w:val="20"/>
                <w:szCs w:val="20"/>
              </w:rPr>
              <w:t>г.Риддер</w:t>
            </w:r>
            <w:proofErr w:type="spellEnd"/>
          </w:p>
        </w:tc>
      </w:tr>
      <w:tr w:rsidR="00F326D3" w:rsidRPr="00483849" w14:paraId="71A26188" w14:textId="77777777" w:rsidTr="00F326D3">
        <w:tblPrEx>
          <w:tblLook w:val="0000" w:firstRow="0" w:lastRow="0" w:firstColumn="0" w:lastColumn="0" w:noHBand="0" w:noVBand="0"/>
        </w:tblPrEx>
        <w:trPr>
          <w:gridAfter w:val="2"/>
          <w:wAfter w:w="39" w:type="dxa"/>
          <w:trHeight w:val="820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6DCB3" w14:textId="5DF8D6DF" w:rsidR="00F326D3" w:rsidRPr="00F326D3" w:rsidRDefault="00F326D3" w:rsidP="00F326D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83849">
              <w:rPr>
                <w:color w:val="000000"/>
                <w:sz w:val="20"/>
                <w:szCs w:val="20"/>
              </w:rPr>
              <w:lastRenderedPageBreak/>
              <w:t>4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D9319" w14:textId="4CECB5BD" w:rsidR="00F326D3" w:rsidRPr="00483849" w:rsidRDefault="00F326D3" w:rsidP="00F326D3">
            <w:pPr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Услуга по дезинсекции и дератизации помещений территориальных электрических сетей г. Алтай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98412D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1D6444C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A01F398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B876599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13774E0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18EB0CE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C8C1137" w14:textId="278B998E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812913.000.000000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EF67" w14:textId="77777777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24C442A" w14:textId="77777777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DB2C71F" w14:textId="77777777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EDA2CC6" w14:textId="77777777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F720869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9909054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ED005B6" w14:textId="74B9737E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5114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0F847" w14:textId="6C3D82CE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услуга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19F9A" w14:textId="1293B76F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48853" w14:textId="6A950491" w:rsidR="00F326D3" w:rsidRPr="00483849" w:rsidRDefault="00F326D3" w:rsidP="00F326D3">
            <w:pPr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339,81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EA687" w14:textId="257BD817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Октябрь-декабрь 2023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762BC" w14:textId="4349CE91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Запрос ценовых предложений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38A08" w14:textId="77777777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368A" w14:textId="11CBF3D5" w:rsidR="00F326D3" w:rsidRPr="00483849" w:rsidRDefault="00F326D3" w:rsidP="00F326D3">
            <w:pPr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г. Усть-Каменогорск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0199B" w14:textId="2467921D" w:rsidR="00F326D3" w:rsidRPr="00483849" w:rsidRDefault="00F326D3" w:rsidP="00F326D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Услуга по дезинсекции и дератизации помещений территориальных электрических сетей г. Алтай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FED1EA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516189D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417D6A6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D065EDE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5AB6AD0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9AD6C38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4C90D93" w14:textId="5C2D8753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812913.000.000000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5EEF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EB76D7B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427C052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AB925CC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3A79B05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07EB8A0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AE93029" w14:textId="4FF2CBBC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5114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34878" w14:textId="188C56C3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услуга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F27E" w14:textId="486C294B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6AFE2" w14:textId="350166DB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339,81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617FE" w14:textId="5F447E14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Октябрь-декабрь 2023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3292A" w14:textId="672E1DBC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Запрос ценовых предложений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F0B71" w14:textId="77777777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06C" w14:textId="647DB9F2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г. Алтай</w:t>
            </w:r>
          </w:p>
        </w:tc>
      </w:tr>
      <w:tr w:rsidR="00F326D3" w:rsidRPr="00483849" w14:paraId="243E1DBE" w14:textId="77777777" w:rsidTr="00F326D3">
        <w:tblPrEx>
          <w:tblLook w:val="0000" w:firstRow="0" w:lastRow="0" w:firstColumn="0" w:lastColumn="0" w:noHBand="0" w:noVBand="0"/>
        </w:tblPrEx>
        <w:trPr>
          <w:gridAfter w:val="2"/>
          <w:wAfter w:w="39" w:type="dxa"/>
          <w:trHeight w:val="820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D7B3D" w14:textId="048013B2" w:rsidR="00F326D3" w:rsidRPr="00F326D3" w:rsidRDefault="00F326D3" w:rsidP="00F326D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57090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4DA701" w14:textId="0AE17465" w:rsidR="00F326D3" w:rsidRPr="00483849" w:rsidRDefault="00F326D3" w:rsidP="00F326D3">
            <w:pPr>
              <w:rPr>
                <w:color w:val="000000"/>
                <w:sz w:val="20"/>
                <w:szCs w:val="20"/>
              </w:rPr>
            </w:pPr>
            <w:r w:rsidRPr="00057090">
              <w:rPr>
                <w:color w:val="000000"/>
                <w:sz w:val="20"/>
                <w:szCs w:val="20"/>
              </w:rPr>
              <w:t>Услуга по дезинсекции и дератизации помещений Риддерских территориальных электрических сетей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E931C0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CA15AAC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DC4D3BA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4D03E4C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28CD792" w14:textId="32FB7BFC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812913.000.000000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F4DF4A" w14:textId="77777777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1FF6D4B" w14:textId="77777777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2A11B3A" w14:textId="77777777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6ECDA4F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1700ACD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736BFCE" w14:textId="077FEB3C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5114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0CB504" w14:textId="5D77C7BF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услуга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894AA0" w14:textId="47F0C962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483849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008C61" w14:textId="266F4724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57090">
              <w:rPr>
                <w:color w:val="000000"/>
                <w:sz w:val="20"/>
                <w:szCs w:val="20"/>
              </w:rPr>
              <w:t>64,71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3E2F" w14:textId="54B55BA2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Октябрь-декабрь 2023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C357D" w14:textId="40EB33CD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Запрос ценовых предложений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CE0E3" w14:textId="53B64FE1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548F" w14:textId="53C617D9" w:rsidR="00F326D3" w:rsidRPr="00483849" w:rsidRDefault="00F326D3" w:rsidP="00F326D3">
            <w:pPr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г. Усть-Каменогорск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D4C19A" w14:textId="446FBB63" w:rsidR="00F326D3" w:rsidRPr="00483849" w:rsidRDefault="00F326D3" w:rsidP="00F326D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7090">
              <w:rPr>
                <w:color w:val="000000"/>
                <w:sz w:val="20"/>
                <w:szCs w:val="20"/>
              </w:rPr>
              <w:t>Услуга по дезинсекции и дератизации помещений Риддерских территориальных электрических сетей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A07BDE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0512A76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1DA5484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02A7998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891015B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7D86B7B" w14:textId="2887B0A9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812913.000.000000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4F096B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B3C0171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B5CF219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1A76FAB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C0E8290" w14:textId="77777777" w:rsidR="00F326D3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C07D6F2" w14:textId="1F73E46A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5114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13E7A5" w14:textId="3EE96D03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услуга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AA6F58" w14:textId="7878F843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7E6AF9" w14:textId="0948A67B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057090">
              <w:rPr>
                <w:color w:val="000000"/>
                <w:sz w:val="20"/>
                <w:szCs w:val="20"/>
              </w:rPr>
              <w:t>64,71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8A6D" w14:textId="1D92B285" w:rsidR="00F326D3" w:rsidRPr="00483849" w:rsidRDefault="00F326D3" w:rsidP="00F326D3">
            <w:pPr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Октябрь-декабрь 2023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D6BBD" w14:textId="1F13B3C1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r w:rsidRPr="00483849">
              <w:rPr>
                <w:color w:val="000000"/>
                <w:sz w:val="20"/>
                <w:szCs w:val="20"/>
              </w:rPr>
              <w:t>Запрос ценовых предложений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AFA1E" w14:textId="2D05C7C0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1D2C" w14:textId="7EF0D5B5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83849">
              <w:rPr>
                <w:color w:val="000000"/>
                <w:sz w:val="20"/>
                <w:szCs w:val="20"/>
              </w:rPr>
              <w:t>г.Риддер</w:t>
            </w:r>
            <w:proofErr w:type="spellEnd"/>
          </w:p>
        </w:tc>
      </w:tr>
      <w:tr w:rsidR="00F326D3" w:rsidRPr="00483849" w14:paraId="588A6EE5" w14:textId="77777777" w:rsidTr="00F326D3">
        <w:tblPrEx>
          <w:tblLook w:val="0000" w:firstRow="0" w:lastRow="0" w:firstColumn="0" w:lastColumn="0" w:noHBand="0" w:noVBand="0"/>
        </w:tblPrEx>
        <w:trPr>
          <w:gridAfter w:val="2"/>
          <w:wAfter w:w="39" w:type="dxa"/>
          <w:trHeight w:val="414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E1DC" w14:textId="77777777" w:rsidR="00F326D3" w:rsidRPr="00483849" w:rsidRDefault="00F326D3" w:rsidP="00F326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08CB" w14:textId="77777777" w:rsidR="00F326D3" w:rsidRPr="00483849" w:rsidRDefault="00F326D3" w:rsidP="00F326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CE33E" w14:textId="3D04CB38" w:rsidR="00F326D3" w:rsidRPr="00483849" w:rsidRDefault="00F326D3" w:rsidP="00F326D3">
            <w:pPr>
              <w:rPr>
                <w:color w:val="000000"/>
                <w:sz w:val="20"/>
                <w:szCs w:val="20"/>
              </w:rPr>
            </w:pPr>
            <w:r w:rsidRPr="00483849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687E1" w14:textId="348463F0" w:rsidR="00F326D3" w:rsidRPr="00E369C6" w:rsidRDefault="00F326D3" w:rsidP="00F326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575</w:t>
            </w:r>
            <w:r>
              <w:rPr>
                <w:b/>
                <w:bCs/>
                <w:color w:val="000000"/>
                <w:sz w:val="20"/>
                <w:szCs w:val="20"/>
              </w:rPr>
              <w:t>,9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7B215" w14:textId="77777777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7A678" w14:textId="77777777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A3770" w14:textId="77777777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A877" w14:textId="77777777" w:rsidR="00F326D3" w:rsidRPr="00483849" w:rsidRDefault="00F326D3" w:rsidP="00F326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0125E0" w14:textId="77777777" w:rsidR="00F326D3" w:rsidRPr="00483849" w:rsidRDefault="00F326D3" w:rsidP="00F326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260DCC" w14:textId="77777777" w:rsidR="00F326D3" w:rsidRPr="00483849" w:rsidRDefault="00F326D3" w:rsidP="00F326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5D84D8" w14:textId="31ACBEF2" w:rsidR="00F326D3" w:rsidRPr="00483849" w:rsidRDefault="00F326D3" w:rsidP="00F326D3">
            <w:pPr>
              <w:rPr>
                <w:color w:val="000000"/>
                <w:sz w:val="20"/>
                <w:szCs w:val="20"/>
              </w:rPr>
            </w:pPr>
            <w:r w:rsidRPr="00483849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BE0ECA" w14:textId="5109E74E" w:rsidR="00F326D3" w:rsidRPr="00483849" w:rsidRDefault="00F326D3" w:rsidP="00F326D3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>575,9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1752" w14:textId="77777777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DB0FA" w14:textId="77777777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6154" w14:textId="77777777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ACAF" w14:textId="77777777" w:rsidR="00F326D3" w:rsidRPr="00483849" w:rsidRDefault="00F326D3" w:rsidP="00F326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201F04E5" w14:textId="77777777" w:rsidR="008332BF" w:rsidRDefault="008332BF" w:rsidP="00224CC3">
      <w:pPr>
        <w:jc w:val="both"/>
      </w:pPr>
    </w:p>
    <w:p w14:paraId="14E992B4" w14:textId="77777777" w:rsidR="008332BF" w:rsidRDefault="008332BF" w:rsidP="00224CC3">
      <w:pPr>
        <w:jc w:val="both"/>
      </w:pPr>
    </w:p>
    <w:p w14:paraId="44662FD1" w14:textId="610B9896" w:rsidR="004E573E" w:rsidRPr="008332BF" w:rsidRDefault="00213121" w:rsidP="00224CC3">
      <w:pPr>
        <w:jc w:val="both"/>
      </w:pPr>
      <w:r w:rsidRPr="008332BF">
        <w:t>Начальник</w:t>
      </w:r>
      <w:r w:rsidR="00302513" w:rsidRPr="008332BF">
        <w:t xml:space="preserve"> отдела </w:t>
      </w:r>
      <w:r w:rsidR="002924C8" w:rsidRPr="008332BF">
        <w:t>юридической работы и тарифов</w:t>
      </w:r>
      <w:r w:rsidR="004B71D5" w:rsidRPr="008332BF">
        <w:t xml:space="preserve">                                                                          </w:t>
      </w:r>
      <w:r w:rsidR="00FC2333" w:rsidRPr="008332BF">
        <w:t xml:space="preserve"> </w:t>
      </w:r>
      <w:r w:rsidR="004B71D5" w:rsidRPr="008332BF">
        <w:t xml:space="preserve">    </w:t>
      </w:r>
      <w:r w:rsidR="002924C8" w:rsidRPr="008332BF">
        <w:t xml:space="preserve"> </w:t>
      </w:r>
      <w:proofErr w:type="spellStart"/>
      <w:r w:rsidR="002924C8" w:rsidRPr="008332BF">
        <w:t>Е.Е.Новолодская</w:t>
      </w:r>
      <w:proofErr w:type="spellEnd"/>
    </w:p>
    <w:p w14:paraId="279AA552" w14:textId="77777777" w:rsidR="008332BF" w:rsidRDefault="008332BF" w:rsidP="000E183B">
      <w:pPr>
        <w:jc w:val="both"/>
      </w:pPr>
    </w:p>
    <w:p w14:paraId="0AFD9576" w14:textId="77777777" w:rsidR="008332BF" w:rsidRDefault="008332BF" w:rsidP="000E183B">
      <w:pPr>
        <w:jc w:val="both"/>
      </w:pPr>
    </w:p>
    <w:p w14:paraId="6F60489F" w14:textId="72C5027E" w:rsidR="009300AE" w:rsidRPr="008332BF" w:rsidRDefault="002924C8" w:rsidP="000E183B">
      <w:pPr>
        <w:jc w:val="both"/>
      </w:pPr>
      <w:r w:rsidRPr="008332BF">
        <w:t>Ведущий</w:t>
      </w:r>
      <w:r w:rsidR="000E183B" w:rsidRPr="008332BF">
        <w:t xml:space="preserve"> специалист отдела </w:t>
      </w:r>
      <w:r w:rsidRPr="008332BF">
        <w:t>юридической</w:t>
      </w:r>
      <w:r w:rsidRPr="008332BF">
        <w:tab/>
        <w:t xml:space="preserve"> работы и тарифов</w:t>
      </w:r>
      <w:r w:rsidR="000E183B" w:rsidRPr="008332BF">
        <w:t xml:space="preserve">                                                      </w:t>
      </w:r>
      <w:r w:rsidR="00FC2333" w:rsidRPr="008332BF">
        <w:t xml:space="preserve">  </w:t>
      </w:r>
      <w:r w:rsidR="000E183B" w:rsidRPr="008332BF">
        <w:t xml:space="preserve">     </w:t>
      </w:r>
      <w:proofErr w:type="spellStart"/>
      <w:r w:rsidRPr="008332BF">
        <w:t>И.В.Ерёмина</w:t>
      </w:r>
      <w:proofErr w:type="spellEnd"/>
    </w:p>
    <w:p w14:paraId="7AB399AC" w14:textId="77777777" w:rsidR="008332BF" w:rsidRDefault="008332BF" w:rsidP="00FC2333"/>
    <w:p w14:paraId="0733CA79" w14:textId="3D5B82BE" w:rsidR="00FC2333" w:rsidRPr="008332BF" w:rsidRDefault="00FC2333" w:rsidP="00FC2333">
      <w:r w:rsidRPr="008332BF">
        <w:t>Верно</w:t>
      </w:r>
    </w:p>
    <w:p w14:paraId="68EB3E1A" w14:textId="77777777" w:rsidR="00FC2333" w:rsidRPr="008332BF" w:rsidRDefault="00FC2333" w:rsidP="00FC2333">
      <w:pPr>
        <w:pStyle w:val="aa"/>
        <w:rPr>
          <w:sz w:val="24"/>
          <w:szCs w:val="24"/>
        </w:rPr>
      </w:pPr>
      <w:r w:rsidRPr="008332BF">
        <w:rPr>
          <w:sz w:val="24"/>
          <w:szCs w:val="24"/>
        </w:rPr>
        <w:t xml:space="preserve">Ведущий специалист отдела  </w:t>
      </w:r>
    </w:p>
    <w:p w14:paraId="3F2DF295" w14:textId="30B7D62C" w:rsidR="00FC2333" w:rsidRPr="008332BF" w:rsidRDefault="00FC2333" w:rsidP="00FC2333">
      <w:pPr>
        <w:pStyle w:val="aa"/>
        <w:rPr>
          <w:sz w:val="24"/>
          <w:szCs w:val="24"/>
        </w:rPr>
      </w:pPr>
      <w:r w:rsidRPr="008332BF">
        <w:rPr>
          <w:sz w:val="24"/>
          <w:szCs w:val="24"/>
        </w:rPr>
        <w:t xml:space="preserve">юридической работы и тарифов                                                        п\п                                                    </w:t>
      </w:r>
      <w:proofErr w:type="gramStart"/>
      <w:r w:rsidRPr="008332BF">
        <w:rPr>
          <w:sz w:val="24"/>
          <w:szCs w:val="24"/>
        </w:rPr>
        <w:t>И.В.</w:t>
      </w:r>
      <w:proofErr w:type="gramEnd"/>
      <w:r w:rsidRPr="008332BF">
        <w:rPr>
          <w:sz w:val="24"/>
          <w:szCs w:val="24"/>
        </w:rPr>
        <w:t xml:space="preserve"> Ерёмина</w:t>
      </w:r>
    </w:p>
    <w:p w14:paraId="01F09FEC" w14:textId="45ACCECC" w:rsidR="00FC2333" w:rsidRPr="008332BF" w:rsidRDefault="00643FA5" w:rsidP="000E183B">
      <w:pPr>
        <w:jc w:val="both"/>
      </w:pPr>
      <w:r w:rsidRPr="008332BF">
        <w:t>17</w:t>
      </w:r>
      <w:r w:rsidR="00FC2333" w:rsidRPr="008332BF">
        <w:t>.</w:t>
      </w:r>
      <w:r w:rsidRPr="008332BF">
        <w:t>10</w:t>
      </w:r>
      <w:r w:rsidR="00FC2333" w:rsidRPr="008332BF">
        <w:t>.2023 г.</w:t>
      </w:r>
    </w:p>
    <w:sectPr w:rsidR="00FC2333" w:rsidRPr="008332BF" w:rsidSect="006C3B0B">
      <w:pgSz w:w="16838" w:h="11906" w:orient="landscape" w:code="9"/>
      <w:pgMar w:top="0" w:right="567" w:bottom="568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4ECE0" w14:textId="77777777" w:rsidR="00A31CC0" w:rsidRDefault="00A31CC0">
      <w:r>
        <w:separator/>
      </w:r>
    </w:p>
  </w:endnote>
  <w:endnote w:type="continuationSeparator" w:id="0">
    <w:p w14:paraId="2AF41883" w14:textId="77777777" w:rsidR="00A31CC0" w:rsidRDefault="00A31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KZ Arial">
    <w:altName w:val="Arial"/>
    <w:charset w:val="CC"/>
    <w:family w:val="swiss"/>
    <w:pitch w:val="variable"/>
    <w:sig w:usb0="00000287" w:usb1="00000000" w:usb2="00000000" w:usb3="00000000" w:csb0="0000009F" w:csb1="00000000"/>
  </w:font>
  <w:font w:name="Helv/Kazakh">
    <w:altName w:val="Arial"/>
    <w:charset w:val="00"/>
    <w:family w:val="auto"/>
    <w:pitch w:val="variable"/>
    <w:sig w:usb0="00000201" w:usb1="00000000" w:usb2="00000000" w:usb3="00000000" w:csb0="00000005" w:csb1="00000000"/>
  </w:font>
  <w:font w:name="Times/Kazakh">
    <w:altName w:val="Times New Roman"/>
    <w:charset w:val="00"/>
    <w:family w:val="auto"/>
    <w:pitch w:val="variable"/>
    <w:sig w:usb0="000002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4EC51" w14:textId="77777777" w:rsidR="00A31CC0" w:rsidRDefault="00A31CC0">
      <w:r>
        <w:separator/>
      </w:r>
    </w:p>
  </w:footnote>
  <w:footnote w:type="continuationSeparator" w:id="0">
    <w:p w14:paraId="265DE885" w14:textId="77777777" w:rsidR="00A31CC0" w:rsidRDefault="00A31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3FA65" w14:textId="2AD1C9C1" w:rsidR="00620AB6" w:rsidRDefault="00620AB6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C4ED7">
      <w:rPr>
        <w:rStyle w:val="a6"/>
        <w:noProof/>
      </w:rPr>
      <w:t>2</w:t>
    </w:r>
    <w:r>
      <w:rPr>
        <w:rStyle w:val="a6"/>
      </w:rPr>
      <w:fldChar w:fldCharType="end"/>
    </w:r>
  </w:p>
  <w:p w14:paraId="6B19DBC6" w14:textId="77777777" w:rsidR="00620AB6" w:rsidRDefault="00620AB6">
    <w:pPr>
      <w:pStyle w:val="a3"/>
      <w:ind w:right="360"/>
    </w:pPr>
  </w:p>
  <w:p w14:paraId="5A111A3D" w14:textId="77777777" w:rsidR="00620AB6" w:rsidRDefault="00620AB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27E91" w14:textId="77777777" w:rsidR="00620AB6" w:rsidRDefault="00620AB6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300AE">
      <w:rPr>
        <w:rStyle w:val="a6"/>
        <w:noProof/>
      </w:rPr>
      <w:t>4</w:t>
    </w:r>
    <w:r>
      <w:rPr>
        <w:rStyle w:val="a6"/>
      </w:rPr>
      <w:fldChar w:fldCharType="end"/>
    </w:r>
  </w:p>
  <w:p w14:paraId="3BDE6A40" w14:textId="77777777" w:rsidR="00620AB6" w:rsidRDefault="00620AB6">
    <w:pPr>
      <w:pBdr>
        <w:bottom w:val="single" w:sz="4" w:space="0" w:color="auto"/>
      </w:pBdr>
      <w:spacing w:line="140" w:lineRule="atLeast"/>
      <w:rPr>
        <w:rFonts w:ascii="Arial" w:hAnsi="Arial"/>
      </w:rPr>
    </w:pPr>
    <w:r>
      <w:rPr>
        <w:rFonts w:ascii="Arial" w:hAnsi="Arial"/>
        <w:w w:val="120"/>
        <w:lang w:val="en-US"/>
      </w:rPr>
      <w:t>KAЗЦИНК</w:t>
    </w:r>
    <w:r>
      <w:rPr>
        <w:rFonts w:ascii="Arial" w:hAnsi="Arial"/>
        <w:w w:val="120"/>
      </w:rPr>
      <w:t>-ЭНЕРГО</w:t>
    </w:r>
    <w:r>
      <w:rPr>
        <w:rFonts w:ascii="Arial" w:hAnsi="Arial"/>
        <w:w w:val="120"/>
        <w:lang w:val="en-US"/>
      </w:rPr>
      <w:t xml:space="preserve">       </w:t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  <w:t xml:space="preserve">                    </w:t>
    </w:r>
  </w:p>
  <w:p w14:paraId="5E9EF08A" w14:textId="77777777" w:rsidR="00620AB6" w:rsidRDefault="00620AB6">
    <w:pPr>
      <w:pStyle w:val="a3"/>
      <w:ind w:right="360"/>
    </w:pPr>
  </w:p>
  <w:p w14:paraId="127ECF6D" w14:textId="77777777" w:rsidR="00620AB6" w:rsidRDefault="00620A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1E22CE"/>
    <w:multiLevelType w:val="singleLevel"/>
    <w:tmpl w:val="EF60BA44"/>
    <w:lvl w:ilvl="0">
      <w:start w:val="1"/>
      <w:numFmt w:val="decimal"/>
      <w:lvlText w:val="%1"/>
      <w:lvlJc w:val="left"/>
      <w:pPr>
        <w:tabs>
          <w:tab w:val="num" w:pos="700"/>
        </w:tabs>
        <w:ind w:left="0" w:firstLine="340"/>
      </w:pPr>
      <w:rPr>
        <w:b w:val="0"/>
        <w:i w:val="0"/>
      </w:rPr>
    </w:lvl>
  </w:abstractNum>
  <w:num w:numId="1" w16cid:durableId="924149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1D2"/>
    <w:rsid w:val="000056CF"/>
    <w:rsid w:val="00006875"/>
    <w:rsid w:val="00006A8B"/>
    <w:rsid w:val="00011D95"/>
    <w:rsid w:val="00011FA1"/>
    <w:rsid w:val="0001265D"/>
    <w:rsid w:val="00014B8C"/>
    <w:rsid w:val="0002002A"/>
    <w:rsid w:val="00020554"/>
    <w:rsid w:val="00020F5F"/>
    <w:rsid w:val="000234CF"/>
    <w:rsid w:val="00025633"/>
    <w:rsid w:val="00026737"/>
    <w:rsid w:val="00027363"/>
    <w:rsid w:val="00027671"/>
    <w:rsid w:val="00031C63"/>
    <w:rsid w:val="00032C21"/>
    <w:rsid w:val="00032EED"/>
    <w:rsid w:val="00035591"/>
    <w:rsid w:val="00035CDB"/>
    <w:rsid w:val="00035FE8"/>
    <w:rsid w:val="000404A0"/>
    <w:rsid w:val="00040886"/>
    <w:rsid w:val="00043A35"/>
    <w:rsid w:val="00043B86"/>
    <w:rsid w:val="00044726"/>
    <w:rsid w:val="00051AA2"/>
    <w:rsid w:val="000569F2"/>
    <w:rsid w:val="00057090"/>
    <w:rsid w:val="00071623"/>
    <w:rsid w:val="00077F8F"/>
    <w:rsid w:val="0008086D"/>
    <w:rsid w:val="00084E37"/>
    <w:rsid w:val="000855FD"/>
    <w:rsid w:val="000918C2"/>
    <w:rsid w:val="00091D4E"/>
    <w:rsid w:val="00095078"/>
    <w:rsid w:val="0009652D"/>
    <w:rsid w:val="00097B90"/>
    <w:rsid w:val="00097E62"/>
    <w:rsid w:val="000A7501"/>
    <w:rsid w:val="000A7D17"/>
    <w:rsid w:val="000B0DBF"/>
    <w:rsid w:val="000B5B88"/>
    <w:rsid w:val="000C1D8E"/>
    <w:rsid w:val="000C2DB1"/>
    <w:rsid w:val="000D5A71"/>
    <w:rsid w:val="000E16DA"/>
    <w:rsid w:val="000E183B"/>
    <w:rsid w:val="000E3623"/>
    <w:rsid w:val="000E5393"/>
    <w:rsid w:val="000E5B67"/>
    <w:rsid w:val="000E5E51"/>
    <w:rsid w:val="000F13F8"/>
    <w:rsid w:val="000F459F"/>
    <w:rsid w:val="00101183"/>
    <w:rsid w:val="00101D8A"/>
    <w:rsid w:val="00102B0F"/>
    <w:rsid w:val="00104FDB"/>
    <w:rsid w:val="00105308"/>
    <w:rsid w:val="00105538"/>
    <w:rsid w:val="001057CB"/>
    <w:rsid w:val="001074F7"/>
    <w:rsid w:val="00107DC3"/>
    <w:rsid w:val="00115F9B"/>
    <w:rsid w:val="001179B8"/>
    <w:rsid w:val="00120D5A"/>
    <w:rsid w:val="001220D7"/>
    <w:rsid w:val="00123A01"/>
    <w:rsid w:val="00124266"/>
    <w:rsid w:val="0012640A"/>
    <w:rsid w:val="00130C32"/>
    <w:rsid w:val="00132430"/>
    <w:rsid w:val="00132CA9"/>
    <w:rsid w:val="00134F9C"/>
    <w:rsid w:val="0014487E"/>
    <w:rsid w:val="00144CC5"/>
    <w:rsid w:val="00144EAE"/>
    <w:rsid w:val="00146BB5"/>
    <w:rsid w:val="00153199"/>
    <w:rsid w:val="00161FE2"/>
    <w:rsid w:val="00165027"/>
    <w:rsid w:val="001664D1"/>
    <w:rsid w:val="0016774D"/>
    <w:rsid w:val="0018287B"/>
    <w:rsid w:val="00187432"/>
    <w:rsid w:val="00187F72"/>
    <w:rsid w:val="00194FB1"/>
    <w:rsid w:val="001A0840"/>
    <w:rsid w:val="001A122D"/>
    <w:rsid w:val="001A17F3"/>
    <w:rsid w:val="001A18DF"/>
    <w:rsid w:val="001A1D58"/>
    <w:rsid w:val="001A491B"/>
    <w:rsid w:val="001A6C1F"/>
    <w:rsid w:val="001B61E0"/>
    <w:rsid w:val="001B71C6"/>
    <w:rsid w:val="001C2556"/>
    <w:rsid w:val="001C34D5"/>
    <w:rsid w:val="001C4AFF"/>
    <w:rsid w:val="001D1B46"/>
    <w:rsid w:val="001D1D99"/>
    <w:rsid w:val="001D7D4F"/>
    <w:rsid w:val="001E0F7E"/>
    <w:rsid w:val="001E1302"/>
    <w:rsid w:val="001E1B98"/>
    <w:rsid w:val="001E2EE2"/>
    <w:rsid w:val="001F5537"/>
    <w:rsid w:val="00200B75"/>
    <w:rsid w:val="00201783"/>
    <w:rsid w:val="00202148"/>
    <w:rsid w:val="00202ECD"/>
    <w:rsid w:val="002041D2"/>
    <w:rsid w:val="0020491F"/>
    <w:rsid w:val="00207C0E"/>
    <w:rsid w:val="002100C6"/>
    <w:rsid w:val="00210270"/>
    <w:rsid w:val="00211E3F"/>
    <w:rsid w:val="00211E4E"/>
    <w:rsid w:val="00212289"/>
    <w:rsid w:val="00213121"/>
    <w:rsid w:val="002243C3"/>
    <w:rsid w:val="00224CC3"/>
    <w:rsid w:val="00231745"/>
    <w:rsid w:val="00231A64"/>
    <w:rsid w:val="00233E12"/>
    <w:rsid w:val="00234C00"/>
    <w:rsid w:val="002351BC"/>
    <w:rsid w:val="00235F73"/>
    <w:rsid w:val="002362F4"/>
    <w:rsid w:val="00236A44"/>
    <w:rsid w:val="00241918"/>
    <w:rsid w:val="002422B9"/>
    <w:rsid w:val="002424FA"/>
    <w:rsid w:val="002426B4"/>
    <w:rsid w:val="00244F50"/>
    <w:rsid w:val="002454E9"/>
    <w:rsid w:val="00245D28"/>
    <w:rsid w:val="002522B8"/>
    <w:rsid w:val="00252413"/>
    <w:rsid w:val="00252C72"/>
    <w:rsid w:val="00253F3F"/>
    <w:rsid w:val="002562EE"/>
    <w:rsid w:val="002644DE"/>
    <w:rsid w:val="0026516A"/>
    <w:rsid w:val="00265E7C"/>
    <w:rsid w:val="00265E97"/>
    <w:rsid w:val="0026645E"/>
    <w:rsid w:val="00272245"/>
    <w:rsid w:val="00272BE8"/>
    <w:rsid w:val="0027424F"/>
    <w:rsid w:val="00276201"/>
    <w:rsid w:val="0028089B"/>
    <w:rsid w:val="00282AC8"/>
    <w:rsid w:val="00287CF4"/>
    <w:rsid w:val="00291ED3"/>
    <w:rsid w:val="002924C8"/>
    <w:rsid w:val="00295552"/>
    <w:rsid w:val="002A0474"/>
    <w:rsid w:val="002A0F28"/>
    <w:rsid w:val="002A19B4"/>
    <w:rsid w:val="002A44D6"/>
    <w:rsid w:val="002A62B0"/>
    <w:rsid w:val="002B344C"/>
    <w:rsid w:val="002B400A"/>
    <w:rsid w:val="002C0C7B"/>
    <w:rsid w:val="002C21D6"/>
    <w:rsid w:val="002C64B8"/>
    <w:rsid w:val="002D06C3"/>
    <w:rsid w:val="002D4B22"/>
    <w:rsid w:val="002E1879"/>
    <w:rsid w:val="002E49E9"/>
    <w:rsid w:val="002F1B61"/>
    <w:rsid w:val="002F6E4E"/>
    <w:rsid w:val="00301EE4"/>
    <w:rsid w:val="00302513"/>
    <w:rsid w:val="00302C0E"/>
    <w:rsid w:val="00304C93"/>
    <w:rsid w:val="00306517"/>
    <w:rsid w:val="00313809"/>
    <w:rsid w:val="0031514F"/>
    <w:rsid w:val="00320F39"/>
    <w:rsid w:val="00331630"/>
    <w:rsid w:val="0033443F"/>
    <w:rsid w:val="00335671"/>
    <w:rsid w:val="00335FBD"/>
    <w:rsid w:val="00337712"/>
    <w:rsid w:val="00341067"/>
    <w:rsid w:val="00341658"/>
    <w:rsid w:val="003452D5"/>
    <w:rsid w:val="00345794"/>
    <w:rsid w:val="003459EF"/>
    <w:rsid w:val="00347ECE"/>
    <w:rsid w:val="003525F2"/>
    <w:rsid w:val="00355F1B"/>
    <w:rsid w:val="003604C9"/>
    <w:rsid w:val="00360F18"/>
    <w:rsid w:val="00362DA4"/>
    <w:rsid w:val="0036310A"/>
    <w:rsid w:val="003648DE"/>
    <w:rsid w:val="003649F1"/>
    <w:rsid w:val="00365C83"/>
    <w:rsid w:val="00366132"/>
    <w:rsid w:val="003678AC"/>
    <w:rsid w:val="00372A9E"/>
    <w:rsid w:val="003834A8"/>
    <w:rsid w:val="00390230"/>
    <w:rsid w:val="00392B9C"/>
    <w:rsid w:val="003A02B9"/>
    <w:rsid w:val="003A17DC"/>
    <w:rsid w:val="003A6D37"/>
    <w:rsid w:val="003B3903"/>
    <w:rsid w:val="003B4266"/>
    <w:rsid w:val="003B4972"/>
    <w:rsid w:val="003B6E19"/>
    <w:rsid w:val="003C1009"/>
    <w:rsid w:val="003C27EA"/>
    <w:rsid w:val="003D18F7"/>
    <w:rsid w:val="003D19EA"/>
    <w:rsid w:val="003D4880"/>
    <w:rsid w:val="003D4BCB"/>
    <w:rsid w:val="003D69E6"/>
    <w:rsid w:val="003D7701"/>
    <w:rsid w:val="003E11D3"/>
    <w:rsid w:val="003E130D"/>
    <w:rsid w:val="003E34C5"/>
    <w:rsid w:val="003E681C"/>
    <w:rsid w:val="003E7C5C"/>
    <w:rsid w:val="003F4F38"/>
    <w:rsid w:val="003F6913"/>
    <w:rsid w:val="003F692B"/>
    <w:rsid w:val="00402BFD"/>
    <w:rsid w:val="004052B5"/>
    <w:rsid w:val="0040611B"/>
    <w:rsid w:val="00406F03"/>
    <w:rsid w:val="00410003"/>
    <w:rsid w:val="00413CB8"/>
    <w:rsid w:val="004157FA"/>
    <w:rsid w:val="00421DF2"/>
    <w:rsid w:val="004232A4"/>
    <w:rsid w:val="004238CA"/>
    <w:rsid w:val="00424C23"/>
    <w:rsid w:val="00427EC5"/>
    <w:rsid w:val="00430FD3"/>
    <w:rsid w:val="00431B27"/>
    <w:rsid w:val="004321D8"/>
    <w:rsid w:val="00433F7B"/>
    <w:rsid w:val="004345F8"/>
    <w:rsid w:val="00434C4D"/>
    <w:rsid w:val="00437E71"/>
    <w:rsid w:val="00443D98"/>
    <w:rsid w:val="00445843"/>
    <w:rsid w:val="00455327"/>
    <w:rsid w:val="00455943"/>
    <w:rsid w:val="00461645"/>
    <w:rsid w:val="00464BB8"/>
    <w:rsid w:val="004715CA"/>
    <w:rsid w:val="00471F09"/>
    <w:rsid w:val="00480716"/>
    <w:rsid w:val="00480C15"/>
    <w:rsid w:val="00481253"/>
    <w:rsid w:val="00483849"/>
    <w:rsid w:val="00484D92"/>
    <w:rsid w:val="004876C9"/>
    <w:rsid w:val="004906A8"/>
    <w:rsid w:val="00492018"/>
    <w:rsid w:val="004932B2"/>
    <w:rsid w:val="00493ECB"/>
    <w:rsid w:val="00496015"/>
    <w:rsid w:val="0049650E"/>
    <w:rsid w:val="004976E4"/>
    <w:rsid w:val="004A0268"/>
    <w:rsid w:val="004A053E"/>
    <w:rsid w:val="004A221C"/>
    <w:rsid w:val="004A3AB3"/>
    <w:rsid w:val="004A5DA2"/>
    <w:rsid w:val="004B0A74"/>
    <w:rsid w:val="004B30F2"/>
    <w:rsid w:val="004B49CC"/>
    <w:rsid w:val="004B71D5"/>
    <w:rsid w:val="004D1734"/>
    <w:rsid w:val="004D2034"/>
    <w:rsid w:val="004E132B"/>
    <w:rsid w:val="004E3FC3"/>
    <w:rsid w:val="004E573E"/>
    <w:rsid w:val="004F2356"/>
    <w:rsid w:val="004F77B0"/>
    <w:rsid w:val="00500511"/>
    <w:rsid w:val="00500E30"/>
    <w:rsid w:val="0050181A"/>
    <w:rsid w:val="00505CE1"/>
    <w:rsid w:val="00506326"/>
    <w:rsid w:val="00506D31"/>
    <w:rsid w:val="00520A87"/>
    <w:rsid w:val="0052383A"/>
    <w:rsid w:val="00523E55"/>
    <w:rsid w:val="00525259"/>
    <w:rsid w:val="00525770"/>
    <w:rsid w:val="005330CE"/>
    <w:rsid w:val="0054448D"/>
    <w:rsid w:val="00547488"/>
    <w:rsid w:val="00550709"/>
    <w:rsid w:val="00555606"/>
    <w:rsid w:val="00561A0F"/>
    <w:rsid w:val="005632B5"/>
    <w:rsid w:val="005656F0"/>
    <w:rsid w:val="00567506"/>
    <w:rsid w:val="00571857"/>
    <w:rsid w:val="0057451D"/>
    <w:rsid w:val="00580726"/>
    <w:rsid w:val="00582517"/>
    <w:rsid w:val="00590E5B"/>
    <w:rsid w:val="00593E93"/>
    <w:rsid w:val="00594920"/>
    <w:rsid w:val="005A60F5"/>
    <w:rsid w:val="005A6BF2"/>
    <w:rsid w:val="005B48B4"/>
    <w:rsid w:val="005B74E5"/>
    <w:rsid w:val="005C2AFF"/>
    <w:rsid w:val="005C61B3"/>
    <w:rsid w:val="005D28A9"/>
    <w:rsid w:val="005D4246"/>
    <w:rsid w:val="005E09CD"/>
    <w:rsid w:val="005F0D32"/>
    <w:rsid w:val="00607BE0"/>
    <w:rsid w:val="0061731B"/>
    <w:rsid w:val="00620A85"/>
    <w:rsid w:val="00620AB6"/>
    <w:rsid w:val="00623847"/>
    <w:rsid w:val="00624E8B"/>
    <w:rsid w:val="00626353"/>
    <w:rsid w:val="00632101"/>
    <w:rsid w:val="006368C7"/>
    <w:rsid w:val="00640459"/>
    <w:rsid w:val="00642F43"/>
    <w:rsid w:val="00643FA5"/>
    <w:rsid w:val="0064623C"/>
    <w:rsid w:val="00646896"/>
    <w:rsid w:val="00647F76"/>
    <w:rsid w:val="00650BCE"/>
    <w:rsid w:val="00651D6F"/>
    <w:rsid w:val="00654378"/>
    <w:rsid w:val="006546D2"/>
    <w:rsid w:val="00654D27"/>
    <w:rsid w:val="00657B93"/>
    <w:rsid w:val="00661D01"/>
    <w:rsid w:val="00662DDC"/>
    <w:rsid w:val="0066349C"/>
    <w:rsid w:val="00663A14"/>
    <w:rsid w:val="00665C84"/>
    <w:rsid w:val="006669C8"/>
    <w:rsid w:val="00667AAB"/>
    <w:rsid w:val="00672CDA"/>
    <w:rsid w:val="006731BF"/>
    <w:rsid w:val="00675264"/>
    <w:rsid w:val="00677DFF"/>
    <w:rsid w:val="0068065E"/>
    <w:rsid w:val="00690209"/>
    <w:rsid w:val="00694618"/>
    <w:rsid w:val="006B18D7"/>
    <w:rsid w:val="006B1BC7"/>
    <w:rsid w:val="006B2DAE"/>
    <w:rsid w:val="006B36FB"/>
    <w:rsid w:val="006B5AEA"/>
    <w:rsid w:val="006C3B0B"/>
    <w:rsid w:val="006C4497"/>
    <w:rsid w:val="006C651A"/>
    <w:rsid w:val="006D31B0"/>
    <w:rsid w:val="006D40EA"/>
    <w:rsid w:val="006D5E63"/>
    <w:rsid w:val="006E116E"/>
    <w:rsid w:val="006E4801"/>
    <w:rsid w:val="006F1D95"/>
    <w:rsid w:val="006F2D39"/>
    <w:rsid w:val="006F5223"/>
    <w:rsid w:val="006F693B"/>
    <w:rsid w:val="006F7173"/>
    <w:rsid w:val="00700AB9"/>
    <w:rsid w:val="00710DA3"/>
    <w:rsid w:val="00710F66"/>
    <w:rsid w:val="0071234F"/>
    <w:rsid w:val="00713C7B"/>
    <w:rsid w:val="00717B77"/>
    <w:rsid w:val="00725EA5"/>
    <w:rsid w:val="007312B9"/>
    <w:rsid w:val="00734E35"/>
    <w:rsid w:val="00736FFF"/>
    <w:rsid w:val="007375AC"/>
    <w:rsid w:val="007419D2"/>
    <w:rsid w:val="00746D4A"/>
    <w:rsid w:val="00747074"/>
    <w:rsid w:val="00747E5C"/>
    <w:rsid w:val="00751CAC"/>
    <w:rsid w:val="00751E09"/>
    <w:rsid w:val="007534A4"/>
    <w:rsid w:val="00753A0A"/>
    <w:rsid w:val="007561A8"/>
    <w:rsid w:val="00762093"/>
    <w:rsid w:val="00773231"/>
    <w:rsid w:val="00781D48"/>
    <w:rsid w:val="007830E9"/>
    <w:rsid w:val="00790CF9"/>
    <w:rsid w:val="00793D27"/>
    <w:rsid w:val="007A179E"/>
    <w:rsid w:val="007A2C6B"/>
    <w:rsid w:val="007A327E"/>
    <w:rsid w:val="007A462C"/>
    <w:rsid w:val="007A6D39"/>
    <w:rsid w:val="007B16BD"/>
    <w:rsid w:val="007B21F2"/>
    <w:rsid w:val="007B3A5D"/>
    <w:rsid w:val="007B5F23"/>
    <w:rsid w:val="007B7680"/>
    <w:rsid w:val="007C2C5C"/>
    <w:rsid w:val="007D183F"/>
    <w:rsid w:val="007D392D"/>
    <w:rsid w:val="007D4B3C"/>
    <w:rsid w:val="007D5D2A"/>
    <w:rsid w:val="007D7562"/>
    <w:rsid w:val="007D77F1"/>
    <w:rsid w:val="007D78E5"/>
    <w:rsid w:val="007E274B"/>
    <w:rsid w:val="007E44D3"/>
    <w:rsid w:val="007F2DB8"/>
    <w:rsid w:val="007F61E8"/>
    <w:rsid w:val="00807269"/>
    <w:rsid w:val="0081128A"/>
    <w:rsid w:val="00811A51"/>
    <w:rsid w:val="0082240E"/>
    <w:rsid w:val="008231FE"/>
    <w:rsid w:val="00823249"/>
    <w:rsid w:val="00827684"/>
    <w:rsid w:val="008332BF"/>
    <w:rsid w:val="0083443B"/>
    <w:rsid w:val="008355F8"/>
    <w:rsid w:val="00840243"/>
    <w:rsid w:val="00842238"/>
    <w:rsid w:val="00843A27"/>
    <w:rsid w:val="00843DAD"/>
    <w:rsid w:val="0084561F"/>
    <w:rsid w:val="00847415"/>
    <w:rsid w:val="008510F2"/>
    <w:rsid w:val="0085417C"/>
    <w:rsid w:val="0085428A"/>
    <w:rsid w:val="008574E4"/>
    <w:rsid w:val="008623D3"/>
    <w:rsid w:val="008641C3"/>
    <w:rsid w:val="008671ED"/>
    <w:rsid w:val="00873330"/>
    <w:rsid w:val="0087606D"/>
    <w:rsid w:val="0087662A"/>
    <w:rsid w:val="00876CED"/>
    <w:rsid w:val="00880767"/>
    <w:rsid w:val="00885F19"/>
    <w:rsid w:val="00886C28"/>
    <w:rsid w:val="00891B2B"/>
    <w:rsid w:val="00893871"/>
    <w:rsid w:val="00894972"/>
    <w:rsid w:val="00897C6B"/>
    <w:rsid w:val="00897F6E"/>
    <w:rsid w:val="008A2471"/>
    <w:rsid w:val="008B0CC7"/>
    <w:rsid w:val="008B1F8C"/>
    <w:rsid w:val="008B4663"/>
    <w:rsid w:val="008B5F3D"/>
    <w:rsid w:val="008B66AE"/>
    <w:rsid w:val="008B7ECD"/>
    <w:rsid w:val="008C07BA"/>
    <w:rsid w:val="008C0AAD"/>
    <w:rsid w:val="008C6C52"/>
    <w:rsid w:val="008D08A8"/>
    <w:rsid w:val="008D20B1"/>
    <w:rsid w:val="008D355C"/>
    <w:rsid w:val="008D3E8D"/>
    <w:rsid w:val="008D53EE"/>
    <w:rsid w:val="008E036E"/>
    <w:rsid w:val="008E21A5"/>
    <w:rsid w:val="008E4551"/>
    <w:rsid w:val="008F6E1B"/>
    <w:rsid w:val="0090315F"/>
    <w:rsid w:val="00904324"/>
    <w:rsid w:val="00904BF9"/>
    <w:rsid w:val="00913FCE"/>
    <w:rsid w:val="009216B5"/>
    <w:rsid w:val="00923521"/>
    <w:rsid w:val="009252A9"/>
    <w:rsid w:val="00925DF3"/>
    <w:rsid w:val="009300AE"/>
    <w:rsid w:val="00933335"/>
    <w:rsid w:val="0094463A"/>
    <w:rsid w:val="009635C0"/>
    <w:rsid w:val="009704EC"/>
    <w:rsid w:val="00976E1F"/>
    <w:rsid w:val="009833F1"/>
    <w:rsid w:val="00984A2B"/>
    <w:rsid w:val="0098635C"/>
    <w:rsid w:val="009875D5"/>
    <w:rsid w:val="0099332D"/>
    <w:rsid w:val="0099438F"/>
    <w:rsid w:val="00994BED"/>
    <w:rsid w:val="00995F10"/>
    <w:rsid w:val="00996AEC"/>
    <w:rsid w:val="009A2800"/>
    <w:rsid w:val="009A4705"/>
    <w:rsid w:val="009A66AC"/>
    <w:rsid w:val="009B4BB4"/>
    <w:rsid w:val="009B4D9F"/>
    <w:rsid w:val="009B4E8E"/>
    <w:rsid w:val="009B7282"/>
    <w:rsid w:val="009C1F25"/>
    <w:rsid w:val="009C39CA"/>
    <w:rsid w:val="009C6742"/>
    <w:rsid w:val="009C6BB7"/>
    <w:rsid w:val="009C726C"/>
    <w:rsid w:val="009D11E6"/>
    <w:rsid w:val="009D2B38"/>
    <w:rsid w:val="009D6586"/>
    <w:rsid w:val="009D6D3E"/>
    <w:rsid w:val="009D7FE0"/>
    <w:rsid w:val="009E039D"/>
    <w:rsid w:val="009E0828"/>
    <w:rsid w:val="009E1936"/>
    <w:rsid w:val="009E2D87"/>
    <w:rsid w:val="009E7727"/>
    <w:rsid w:val="009F3124"/>
    <w:rsid w:val="009F601E"/>
    <w:rsid w:val="009F7405"/>
    <w:rsid w:val="00A0490B"/>
    <w:rsid w:val="00A070BB"/>
    <w:rsid w:val="00A118D1"/>
    <w:rsid w:val="00A20C03"/>
    <w:rsid w:val="00A230A7"/>
    <w:rsid w:val="00A264B2"/>
    <w:rsid w:val="00A3009B"/>
    <w:rsid w:val="00A3032E"/>
    <w:rsid w:val="00A31CC0"/>
    <w:rsid w:val="00A35886"/>
    <w:rsid w:val="00A4095C"/>
    <w:rsid w:val="00A40B95"/>
    <w:rsid w:val="00A411CF"/>
    <w:rsid w:val="00A42566"/>
    <w:rsid w:val="00A43991"/>
    <w:rsid w:val="00A445EA"/>
    <w:rsid w:val="00A51F79"/>
    <w:rsid w:val="00A54D18"/>
    <w:rsid w:val="00A61815"/>
    <w:rsid w:val="00A93046"/>
    <w:rsid w:val="00A93E66"/>
    <w:rsid w:val="00AA5325"/>
    <w:rsid w:val="00AA5CF1"/>
    <w:rsid w:val="00AA6410"/>
    <w:rsid w:val="00AA67B7"/>
    <w:rsid w:val="00AB5370"/>
    <w:rsid w:val="00AC0389"/>
    <w:rsid w:val="00AC2511"/>
    <w:rsid w:val="00AC728D"/>
    <w:rsid w:val="00AD04F3"/>
    <w:rsid w:val="00AD095D"/>
    <w:rsid w:val="00AD0FC9"/>
    <w:rsid w:val="00AE3D54"/>
    <w:rsid w:val="00AE4CBF"/>
    <w:rsid w:val="00AE55E0"/>
    <w:rsid w:val="00AE636D"/>
    <w:rsid w:val="00AF176E"/>
    <w:rsid w:val="00AF423C"/>
    <w:rsid w:val="00AF5CEF"/>
    <w:rsid w:val="00AF7829"/>
    <w:rsid w:val="00B0055F"/>
    <w:rsid w:val="00B05638"/>
    <w:rsid w:val="00B0651D"/>
    <w:rsid w:val="00B134DA"/>
    <w:rsid w:val="00B1426C"/>
    <w:rsid w:val="00B1785B"/>
    <w:rsid w:val="00B23546"/>
    <w:rsid w:val="00B2579A"/>
    <w:rsid w:val="00B31511"/>
    <w:rsid w:val="00B31722"/>
    <w:rsid w:val="00B36BF1"/>
    <w:rsid w:val="00B37238"/>
    <w:rsid w:val="00B372F9"/>
    <w:rsid w:val="00B37DA3"/>
    <w:rsid w:val="00B430FD"/>
    <w:rsid w:val="00B44702"/>
    <w:rsid w:val="00B44EF7"/>
    <w:rsid w:val="00B47BB8"/>
    <w:rsid w:val="00B62FCC"/>
    <w:rsid w:val="00B67ACB"/>
    <w:rsid w:val="00B708C9"/>
    <w:rsid w:val="00B70C43"/>
    <w:rsid w:val="00B7552F"/>
    <w:rsid w:val="00B82E95"/>
    <w:rsid w:val="00B87765"/>
    <w:rsid w:val="00B9020C"/>
    <w:rsid w:val="00B91038"/>
    <w:rsid w:val="00B9106F"/>
    <w:rsid w:val="00B910D5"/>
    <w:rsid w:val="00B93709"/>
    <w:rsid w:val="00B966F4"/>
    <w:rsid w:val="00BA42B5"/>
    <w:rsid w:val="00BA5DF4"/>
    <w:rsid w:val="00BA7995"/>
    <w:rsid w:val="00BB1748"/>
    <w:rsid w:val="00BC46DA"/>
    <w:rsid w:val="00BC4ED7"/>
    <w:rsid w:val="00BC792F"/>
    <w:rsid w:val="00BD01BC"/>
    <w:rsid w:val="00BD5DBA"/>
    <w:rsid w:val="00BE51A4"/>
    <w:rsid w:val="00BF19EC"/>
    <w:rsid w:val="00BF2D3D"/>
    <w:rsid w:val="00C00F43"/>
    <w:rsid w:val="00C01850"/>
    <w:rsid w:val="00C03819"/>
    <w:rsid w:val="00C0386A"/>
    <w:rsid w:val="00C10844"/>
    <w:rsid w:val="00C1179A"/>
    <w:rsid w:val="00C1390D"/>
    <w:rsid w:val="00C20C95"/>
    <w:rsid w:val="00C2670B"/>
    <w:rsid w:val="00C275A9"/>
    <w:rsid w:val="00C3040B"/>
    <w:rsid w:val="00C34B00"/>
    <w:rsid w:val="00C3658A"/>
    <w:rsid w:val="00C4287E"/>
    <w:rsid w:val="00C434A2"/>
    <w:rsid w:val="00C52F61"/>
    <w:rsid w:val="00C568FC"/>
    <w:rsid w:val="00C574FE"/>
    <w:rsid w:val="00C6054B"/>
    <w:rsid w:val="00C61A29"/>
    <w:rsid w:val="00C62E80"/>
    <w:rsid w:val="00C63EC9"/>
    <w:rsid w:val="00C6452A"/>
    <w:rsid w:val="00C65628"/>
    <w:rsid w:val="00C66ACE"/>
    <w:rsid w:val="00C67CD2"/>
    <w:rsid w:val="00C72409"/>
    <w:rsid w:val="00C7581A"/>
    <w:rsid w:val="00C766B6"/>
    <w:rsid w:val="00C81E8B"/>
    <w:rsid w:val="00C85806"/>
    <w:rsid w:val="00C861AD"/>
    <w:rsid w:val="00C92D56"/>
    <w:rsid w:val="00C93290"/>
    <w:rsid w:val="00C94A3A"/>
    <w:rsid w:val="00C95184"/>
    <w:rsid w:val="00CA31EE"/>
    <w:rsid w:val="00CA35D2"/>
    <w:rsid w:val="00CA4467"/>
    <w:rsid w:val="00CA4EA6"/>
    <w:rsid w:val="00CA64DE"/>
    <w:rsid w:val="00CB1885"/>
    <w:rsid w:val="00CB1C5E"/>
    <w:rsid w:val="00CB2B8C"/>
    <w:rsid w:val="00CB6771"/>
    <w:rsid w:val="00CC1B60"/>
    <w:rsid w:val="00CE0E40"/>
    <w:rsid w:val="00CE118D"/>
    <w:rsid w:val="00CE3D15"/>
    <w:rsid w:val="00CE5FD1"/>
    <w:rsid w:val="00CF2853"/>
    <w:rsid w:val="00CF3A32"/>
    <w:rsid w:val="00CF78DC"/>
    <w:rsid w:val="00D00968"/>
    <w:rsid w:val="00D00CCD"/>
    <w:rsid w:val="00D07AAE"/>
    <w:rsid w:val="00D15780"/>
    <w:rsid w:val="00D15B49"/>
    <w:rsid w:val="00D15EEE"/>
    <w:rsid w:val="00D17640"/>
    <w:rsid w:val="00D236EE"/>
    <w:rsid w:val="00D32C58"/>
    <w:rsid w:val="00D3575B"/>
    <w:rsid w:val="00D36CD6"/>
    <w:rsid w:val="00D3749E"/>
    <w:rsid w:val="00D43085"/>
    <w:rsid w:val="00D44D21"/>
    <w:rsid w:val="00D464A8"/>
    <w:rsid w:val="00D52B71"/>
    <w:rsid w:val="00D537F5"/>
    <w:rsid w:val="00D5546C"/>
    <w:rsid w:val="00D5756A"/>
    <w:rsid w:val="00D61FC6"/>
    <w:rsid w:val="00D634EE"/>
    <w:rsid w:val="00D66440"/>
    <w:rsid w:val="00D66D72"/>
    <w:rsid w:val="00D70280"/>
    <w:rsid w:val="00D7085F"/>
    <w:rsid w:val="00D809EE"/>
    <w:rsid w:val="00D81DA8"/>
    <w:rsid w:val="00D83BFA"/>
    <w:rsid w:val="00D86882"/>
    <w:rsid w:val="00D9023A"/>
    <w:rsid w:val="00D91218"/>
    <w:rsid w:val="00D924F4"/>
    <w:rsid w:val="00D93489"/>
    <w:rsid w:val="00D936BE"/>
    <w:rsid w:val="00D9573B"/>
    <w:rsid w:val="00DA4EED"/>
    <w:rsid w:val="00DA5826"/>
    <w:rsid w:val="00DA5AC3"/>
    <w:rsid w:val="00DA6D73"/>
    <w:rsid w:val="00DB2843"/>
    <w:rsid w:val="00DB477E"/>
    <w:rsid w:val="00DC297A"/>
    <w:rsid w:val="00DC40B0"/>
    <w:rsid w:val="00DC6B10"/>
    <w:rsid w:val="00DC7EE1"/>
    <w:rsid w:val="00DD1075"/>
    <w:rsid w:val="00DD17B9"/>
    <w:rsid w:val="00DD24BC"/>
    <w:rsid w:val="00DD6C51"/>
    <w:rsid w:val="00DE4170"/>
    <w:rsid w:val="00DE6468"/>
    <w:rsid w:val="00DF196F"/>
    <w:rsid w:val="00DF2C92"/>
    <w:rsid w:val="00DF653B"/>
    <w:rsid w:val="00DF6FE2"/>
    <w:rsid w:val="00DF7A13"/>
    <w:rsid w:val="00E1116F"/>
    <w:rsid w:val="00E14407"/>
    <w:rsid w:val="00E15CB0"/>
    <w:rsid w:val="00E17CB6"/>
    <w:rsid w:val="00E21AEB"/>
    <w:rsid w:val="00E26424"/>
    <w:rsid w:val="00E316E8"/>
    <w:rsid w:val="00E364D7"/>
    <w:rsid w:val="00E369C6"/>
    <w:rsid w:val="00E41042"/>
    <w:rsid w:val="00E43C09"/>
    <w:rsid w:val="00E43FF9"/>
    <w:rsid w:val="00E443FD"/>
    <w:rsid w:val="00E5339C"/>
    <w:rsid w:val="00E60B5D"/>
    <w:rsid w:val="00E6136C"/>
    <w:rsid w:val="00E6342D"/>
    <w:rsid w:val="00E6784B"/>
    <w:rsid w:val="00E73F70"/>
    <w:rsid w:val="00E73FF0"/>
    <w:rsid w:val="00E745E3"/>
    <w:rsid w:val="00E75671"/>
    <w:rsid w:val="00E77599"/>
    <w:rsid w:val="00E80FB0"/>
    <w:rsid w:val="00E8198A"/>
    <w:rsid w:val="00E83304"/>
    <w:rsid w:val="00E9036A"/>
    <w:rsid w:val="00E9300F"/>
    <w:rsid w:val="00E945B5"/>
    <w:rsid w:val="00EA2F3F"/>
    <w:rsid w:val="00EA6E1D"/>
    <w:rsid w:val="00EA73E5"/>
    <w:rsid w:val="00EB2119"/>
    <w:rsid w:val="00EB38C8"/>
    <w:rsid w:val="00EB6277"/>
    <w:rsid w:val="00EC2A76"/>
    <w:rsid w:val="00EC47AA"/>
    <w:rsid w:val="00EC5899"/>
    <w:rsid w:val="00EC62C3"/>
    <w:rsid w:val="00ED2D4E"/>
    <w:rsid w:val="00ED570A"/>
    <w:rsid w:val="00EE09B1"/>
    <w:rsid w:val="00EE18BB"/>
    <w:rsid w:val="00EE3749"/>
    <w:rsid w:val="00EE5221"/>
    <w:rsid w:val="00EE5C77"/>
    <w:rsid w:val="00EF0403"/>
    <w:rsid w:val="00EF1616"/>
    <w:rsid w:val="00EF76BC"/>
    <w:rsid w:val="00F002E7"/>
    <w:rsid w:val="00F04F9D"/>
    <w:rsid w:val="00F057D8"/>
    <w:rsid w:val="00F063B4"/>
    <w:rsid w:val="00F06CA3"/>
    <w:rsid w:val="00F06CF8"/>
    <w:rsid w:val="00F07A83"/>
    <w:rsid w:val="00F14030"/>
    <w:rsid w:val="00F1591C"/>
    <w:rsid w:val="00F1732A"/>
    <w:rsid w:val="00F326D3"/>
    <w:rsid w:val="00F329EB"/>
    <w:rsid w:val="00F367D8"/>
    <w:rsid w:val="00F37A0A"/>
    <w:rsid w:val="00F40F46"/>
    <w:rsid w:val="00F424F5"/>
    <w:rsid w:val="00F46D96"/>
    <w:rsid w:val="00F46FF7"/>
    <w:rsid w:val="00F4708F"/>
    <w:rsid w:val="00F51000"/>
    <w:rsid w:val="00F514F5"/>
    <w:rsid w:val="00F51C76"/>
    <w:rsid w:val="00F60487"/>
    <w:rsid w:val="00F60850"/>
    <w:rsid w:val="00F626F8"/>
    <w:rsid w:val="00F64311"/>
    <w:rsid w:val="00F663D4"/>
    <w:rsid w:val="00F76EED"/>
    <w:rsid w:val="00F810B3"/>
    <w:rsid w:val="00F862C1"/>
    <w:rsid w:val="00F95BFD"/>
    <w:rsid w:val="00F972B6"/>
    <w:rsid w:val="00F97B0D"/>
    <w:rsid w:val="00FA148A"/>
    <w:rsid w:val="00FA15C9"/>
    <w:rsid w:val="00FA242E"/>
    <w:rsid w:val="00FA39EF"/>
    <w:rsid w:val="00FA3E4A"/>
    <w:rsid w:val="00FA4744"/>
    <w:rsid w:val="00FA6E5C"/>
    <w:rsid w:val="00FB3BE0"/>
    <w:rsid w:val="00FB54E0"/>
    <w:rsid w:val="00FB61E2"/>
    <w:rsid w:val="00FB7631"/>
    <w:rsid w:val="00FC0E3A"/>
    <w:rsid w:val="00FC2333"/>
    <w:rsid w:val="00FC5CF0"/>
    <w:rsid w:val="00FD15D2"/>
    <w:rsid w:val="00FE040A"/>
    <w:rsid w:val="00FE361E"/>
    <w:rsid w:val="00FF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15027B"/>
  <w15:docId w15:val="{8873A0B0-8B01-4DB8-AA5A-73973E7FB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-1985"/>
      </w:tabs>
      <w:ind w:firstLine="340"/>
      <w:jc w:val="both"/>
      <w:outlineLvl w:val="0"/>
    </w:pPr>
    <w:rPr>
      <w:i/>
    </w:rPr>
  </w:style>
  <w:style w:type="paragraph" w:styleId="2">
    <w:name w:val="heading 2"/>
    <w:basedOn w:val="a"/>
    <w:next w:val="a"/>
    <w:qFormat/>
    <w:pPr>
      <w:keepNext/>
      <w:tabs>
        <w:tab w:val="left" w:pos="-1985"/>
      </w:tabs>
      <w:jc w:val="both"/>
      <w:outlineLvl w:val="1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alloon Text"/>
    <w:basedOn w:val="a"/>
    <w:link w:val="a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Pr>
      <w:rFonts w:ascii="Tahoma" w:hAnsi="Tahoma" w:cs="Tahoma"/>
      <w:sz w:val="16"/>
      <w:szCs w:val="16"/>
    </w:rPr>
  </w:style>
  <w:style w:type="paragraph" w:customStyle="1" w:styleId="20">
    <w:name w:val="Знак2 Знак Знак Знак Знак Знак"/>
    <w:basedOn w:val="a"/>
    <w:autoRedefine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9">
    <w:name w:val="Знак"/>
    <w:basedOn w:val="a"/>
    <w:autoRedefine/>
    <w:rsid w:val="0058072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4">
    <w:name w:val="Верхний колонтитул Знак"/>
    <w:basedOn w:val="a0"/>
    <w:link w:val="a3"/>
    <w:locked/>
    <w:rsid w:val="0008086D"/>
    <w:rPr>
      <w:sz w:val="24"/>
      <w:szCs w:val="24"/>
    </w:rPr>
  </w:style>
  <w:style w:type="paragraph" w:styleId="aa">
    <w:name w:val="No Spacing"/>
    <w:qFormat/>
    <w:rsid w:val="00891B2B"/>
  </w:style>
  <w:style w:type="paragraph" w:customStyle="1" w:styleId="10">
    <w:name w:val="Знак Знак1"/>
    <w:basedOn w:val="a"/>
    <w:rsid w:val="00A20C03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YERYO~1\AppData\Local\Temp\&#1050;&#1069;_&#1055;&#1088;&#1080;&#1082;&#1072;&#1079;-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37C80-366D-4B12-B960-4B0C7BB7A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КЭ_Приказ-1</Template>
  <TotalTime>0</TotalTime>
  <Pages>3</Pages>
  <Words>736</Words>
  <Characters>4198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Приказ_Казцинк-Энерго</vt:lpstr>
      <vt:lpstr>Приказ_Казцинк-Энерго</vt:lpstr>
    </vt:vector>
  </TitlesOfParts>
  <Company>Казцинк</Company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Приказ_Казцинк-Энерго</dc:title>
  <dc:creator>IYeryomina</dc:creator>
  <cp:lastModifiedBy>Bobylyova, Oxana (Ust-Kamenogorsk - KZ)</cp:lastModifiedBy>
  <cp:revision>2</cp:revision>
  <cp:lastPrinted>2023-10-18T11:26:00Z</cp:lastPrinted>
  <dcterms:created xsi:type="dcterms:W3CDTF">2023-10-26T07:50:00Z</dcterms:created>
  <dcterms:modified xsi:type="dcterms:W3CDTF">2023-10-26T07:50:00Z</dcterms:modified>
</cp:coreProperties>
</file>